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5A2BBCB" w14:textId="77777777" w:rsidR="009B3141" w:rsidRPr="006B56FD"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2F0B454C" w14:textId="77777777" w:rsidR="009B3141" w:rsidRPr="006B56FD"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E6E3353" w14:textId="77777777" w:rsidR="009B3141"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44B3D244" w14:textId="77777777" w:rsidR="009B3141"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41964FBF" w14:textId="77777777" w:rsidR="009B3141" w:rsidRPr="00E2272D" w:rsidRDefault="009B3141" w:rsidP="009B3141">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3E7E3272" w:rsidR="00B67D39" w:rsidRPr="006B56FD" w:rsidRDefault="009B3141" w:rsidP="009B3141">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7283502F" w:rsidR="00381365" w:rsidRPr="002B6A08" w:rsidRDefault="00B67D39" w:rsidP="002B6A08">
      <w:pPr>
        <w:pStyle w:val="Nagwek2"/>
        <w:numPr>
          <w:ilvl w:val="0"/>
          <w:numId w:val="0"/>
        </w:numPr>
        <w:spacing w:before="0" w:after="0"/>
        <w:rPr>
          <w:color w:val="000000"/>
          <w:spacing w:val="-15"/>
        </w:rPr>
      </w:pPr>
      <w:r w:rsidRPr="002B6A08">
        <w:rPr>
          <w:rFonts w:cstheme="minorHAnsi"/>
          <w:lang w:eastAsia="pl-PL"/>
        </w:rPr>
        <w:t xml:space="preserve">Dotyczy postępowania zakupowego nr </w:t>
      </w:r>
      <w:r w:rsidR="00420145" w:rsidRPr="00420145">
        <w:rPr>
          <w:rFonts w:cstheme="minorHAnsi"/>
          <w:b/>
          <w:bCs/>
        </w:rPr>
        <w:t>POST/DYS/OB/GZ/0</w:t>
      </w:r>
      <w:r w:rsidR="006C5E88">
        <w:rPr>
          <w:rFonts w:cstheme="minorHAnsi"/>
          <w:b/>
          <w:bCs/>
        </w:rPr>
        <w:t>1536</w:t>
      </w:r>
      <w:r w:rsidR="00420145" w:rsidRPr="00420145">
        <w:rPr>
          <w:rFonts w:cstheme="minorHAnsi"/>
          <w:b/>
          <w:bCs/>
        </w:rPr>
        <w:t>/2026</w:t>
      </w:r>
      <w:r w:rsidR="004D2A45" w:rsidRPr="002B6A08">
        <w:rPr>
          <w:rFonts w:cstheme="minorHAnsi"/>
          <w:lang w:eastAsia="pl-PL"/>
        </w:rPr>
        <w:t>,</w:t>
      </w:r>
      <w:r w:rsidRPr="002B6A08">
        <w:rPr>
          <w:rFonts w:cstheme="minorHAnsi"/>
          <w:lang w:eastAsia="pl-PL"/>
        </w:rPr>
        <w:t xml:space="preserve"> prowadzonego w trybie przetargu nieograniczonego pn</w:t>
      </w:r>
      <w:r w:rsidR="004D2A45" w:rsidRPr="002B6A08">
        <w:rPr>
          <w:rFonts w:cstheme="minorHAnsi"/>
          <w:lang w:eastAsia="pl-PL"/>
        </w:rPr>
        <w:t xml:space="preserve">. </w:t>
      </w:r>
      <w:r w:rsidR="006C5E88" w:rsidRPr="006E6E7E">
        <w:rPr>
          <w:rFonts w:cstheme="minorHAnsi"/>
          <w:b/>
          <w:bCs/>
        </w:rPr>
        <w:t>Opracowanie dokumentacji projektowej oraz budowa sieci w celu zasilenia nowych odbiorców na terenie działalności PGE Dystrybucja S.A. Oddział Białystok Rejonów Energetycznych: Białystok Miasto, Łomża, Bielsk Podlaski i Suwałki – 6 części</w:t>
      </w:r>
      <w:r w:rsidR="006C5E88">
        <w:rPr>
          <w:rFonts w:cstheme="minorHAnsi"/>
          <w:b/>
          <w:bCs/>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D3688D7" w14:textId="77777777" w:rsidR="00D36D68" w:rsidRDefault="00D36D68" w:rsidP="00D36D68">
      <w:pPr>
        <w:tabs>
          <w:tab w:val="center" w:pos="4536"/>
          <w:tab w:val="right" w:pos="9072"/>
        </w:tabs>
        <w:spacing w:line="240" w:lineRule="exact"/>
        <w:ind w:left="426" w:hanging="426"/>
        <w:rPr>
          <w:rFonts w:cstheme="minorHAnsi"/>
          <w:szCs w:val="18"/>
        </w:rPr>
      </w:pPr>
    </w:p>
    <w:p w14:paraId="302CA973" w14:textId="77777777" w:rsidR="00D36D68" w:rsidRPr="00A00274" w:rsidRDefault="00D36D68" w:rsidP="00D36D68">
      <w:pPr>
        <w:spacing w:line="240" w:lineRule="exact"/>
        <w:ind w:firstLine="284"/>
        <w:jc w:val="both"/>
        <w:rPr>
          <w:rFonts w:cstheme="minorHAnsi"/>
          <w:b/>
          <w:szCs w:val="18"/>
          <w:lang w:eastAsia="pl-PL"/>
        </w:rPr>
      </w:pPr>
      <w:r w:rsidRPr="00A00274">
        <w:rPr>
          <w:rFonts w:cstheme="minorHAnsi"/>
          <w:b/>
          <w:szCs w:val="18"/>
          <w:lang w:eastAsia="pl-PL"/>
        </w:rPr>
        <w:t xml:space="preserve">OSOBA UPRAWNIONA DO UDZIAŁU W AUKCJI ELEKTRONICZNEJ: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9"/>
      </w:tblGrid>
      <w:tr w:rsidR="00D36D68" w:rsidRPr="00F71E5C" w14:paraId="7A0BB7C5" w14:textId="77777777" w:rsidTr="00096ECE">
        <w:tc>
          <w:tcPr>
            <w:tcW w:w="2694" w:type="dxa"/>
            <w:shd w:val="clear" w:color="auto" w:fill="F2F2F2" w:themeFill="background1" w:themeFillShade="F2"/>
          </w:tcPr>
          <w:p w14:paraId="3C6D78AB" w14:textId="77777777" w:rsidR="00D36D68" w:rsidRPr="00A00274" w:rsidRDefault="00D36D68" w:rsidP="00096ECE">
            <w:pPr>
              <w:spacing w:before="100" w:line="240" w:lineRule="exact"/>
              <w:ind w:left="426" w:hanging="426"/>
              <w:jc w:val="center"/>
              <w:rPr>
                <w:rFonts w:cstheme="minorHAnsi"/>
                <w:szCs w:val="18"/>
              </w:rPr>
            </w:pPr>
            <w:r w:rsidRPr="00A00274">
              <w:rPr>
                <w:rFonts w:cstheme="minorHAnsi"/>
                <w:szCs w:val="18"/>
              </w:rPr>
              <w:t>Imię i nazwisko</w:t>
            </w:r>
          </w:p>
        </w:tc>
        <w:tc>
          <w:tcPr>
            <w:tcW w:w="7229" w:type="dxa"/>
          </w:tcPr>
          <w:p w14:paraId="4EBB146F" w14:textId="77777777" w:rsidR="00D36D68" w:rsidRPr="00A00274" w:rsidRDefault="00D36D68" w:rsidP="00096ECE">
            <w:pPr>
              <w:spacing w:before="100" w:line="240" w:lineRule="exact"/>
              <w:rPr>
                <w:rFonts w:cstheme="minorHAnsi"/>
                <w:szCs w:val="18"/>
              </w:rPr>
            </w:pPr>
          </w:p>
        </w:tc>
      </w:tr>
      <w:tr w:rsidR="00D36D68" w:rsidRPr="00F71E5C" w14:paraId="4FC97574" w14:textId="77777777" w:rsidTr="00096ECE">
        <w:tc>
          <w:tcPr>
            <w:tcW w:w="2694" w:type="dxa"/>
            <w:shd w:val="clear" w:color="auto" w:fill="F2F2F2" w:themeFill="background1" w:themeFillShade="F2"/>
          </w:tcPr>
          <w:p w14:paraId="2E95EB6A" w14:textId="77777777" w:rsidR="00D36D68" w:rsidRPr="00A00274" w:rsidRDefault="00D36D68" w:rsidP="00096ECE">
            <w:pPr>
              <w:spacing w:before="100" w:line="240" w:lineRule="exact"/>
              <w:ind w:left="426" w:hanging="426"/>
              <w:jc w:val="center"/>
              <w:rPr>
                <w:rFonts w:cstheme="minorHAnsi"/>
                <w:szCs w:val="18"/>
              </w:rPr>
            </w:pPr>
            <w:r w:rsidRPr="00A00274">
              <w:rPr>
                <w:rFonts w:cstheme="minorHAnsi"/>
                <w:szCs w:val="18"/>
              </w:rPr>
              <w:t>Firma i adres</w:t>
            </w:r>
          </w:p>
        </w:tc>
        <w:tc>
          <w:tcPr>
            <w:tcW w:w="7229" w:type="dxa"/>
          </w:tcPr>
          <w:p w14:paraId="48751C3F" w14:textId="77777777" w:rsidR="00D36D68" w:rsidRPr="00A00274" w:rsidRDefault="00D36D68" w:rsidP="00096ECE">
            <w:pPr>
              <w:spacing w:before="100" w:line="240" w:lineRule="exact"/>
              <w:rPr>
                <w:rFonts w:cstheme="minorHAnsi"/>
                <w:szCs w:val="18"/>
              </w:rPr>
            </w:pPr>
          </w:p>
        </w:tc>
      </w:tr>
      <w:tr w:rsidR="00D36D68" w:rsidRPr="00F71E5C" w14:paraId="251A89CA" w14:textId="77777777" w:rsidTr="00096ECE">
        <w:tc>
          <w:tcPr>
            <w:tcW w:w="2694" w:type="dxa"/>
            <w:shd w:val="clear" w:color="auto" w:fill="F2F2F2" w:themeFill="background1" w:themeFillShade="F2"/>
          </w:tcPr>
          <w:p w14:paraId="7EABB170" w14:textId="77777777" w:rsidR="00D36D68" w:rsidRPr="00A00274" w:rsidRDefault="00D36D68" w:rsidP="00096ECE">
            <w:pPr>
              <w:spacing w:before="100" w:line="240" w:lineRule="exact"/>
              <w:ind w:left="426" w:hanging="426"/>
              <w:jc w:val="center"/>
              <w:rPr>
                <w:rFonts w:cstheme="minorHAnsi"/>
                <w:szCs w:val="18"/>
              </w:rPr>
            </w:pPr>
            <w:r w:rsidRPr="00A00274">
              <w:rPr>
                <w:rFonts w:cstheme="minorHAnsi"/>
                <w:szCs w:val="18"/>
              </w:rPr>
              <w:t>Telefon</w:t>
            </w:r>
          </w:p>
        </w:tc>
        <w:tc>
          <w:tcPr>
            <w:tcW w:w="7229" w:type="dxa"/>
          </w:tcPr>
          <w:p w14:paraId="1BC30EC6" w14:textId="77777777" w:rsidR="00D36D68" w:rsidRPr="00A00274" w:rsidRDefault="00D36D68" w:rsidP="00096ECE">
            <w:pPr>
              <w:spacing w:before="100" w:line="240" w:lineRule="exact"/>
              <w:rPr>
                <w:rFonts w:cstheme="minorHAnsi"/>
                <w:szCs w:val="18"/>
              </w:rPr>
            </w:pPr>
          </w:p>
        </w:tc>
      </w:tr>
      <w:tr w:rsidR="00D36D68" w:rsidRPr="00F71E5C" w14:paraId="6137FDC8" w14:textId="77777777" w:rsidTr="00096ECE">
        <w:tc>
          <w:tcPr>
            <w:tcW w:w="2694" w:type="dxa"/>
            <w:shd w:val="clear" w:color="auto" w:fill="F2F2F2" w:themeFill="background1" w:themeFillShade="F2"/>
          </w:tcPr>
          <w:p w14:paraId="0624C548" w14:textId="77777777" w:rsidR="00D36D68" w:rsidRPr="00A00274" w:rsidRDefault="00D36D68" w:rsidP="00096ECE">
            <w:pPr>
              <w:spacing w:before="100" w:line="240" w:lineRule="exact"/>
              <w:ind w:left="426" w:hanging="426"/>
              <w:jc w:val="center"/>
              <w:rPr>
                <w:rFonts w:cstheme="minorHAnsi"/>
                <w:szCs w:val="18"/>
              </w:rPr>
            </w:pPr>
            <w:r w:rsidRPr="00A00274">
              <w:rPr>
                <w:rFonts w:cstheme="minorHAnsi"/>
                <w:szCs w:val="18"/>
              </w:rPr>
              <w:t>e-mail</w:t>
            </w:r>
          </w:p>
        </w:tc>
        <w:tc>
          <w:tcPr>
            <w:tcW w:w="7229" w:type="dxa"/>
          </w:tcPr>
          <w:p w14:paraId="4BB105CA" w14:textId="77777777" w:rsidR="00D36D68" w:rsidRPr="00A00274" w:rsidRDefault="00D36D68" w:rsidP="00096ECE">
            <w:pPr>
              <w:spacing w:before="100" w:line="240" w:lineRule="exact"/>
              <w:rPr>
                <w:rFonts w:cstheme="minorHAnsi"/>
                <w:szCs w:val="18"/>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381E7FA9" w14:textId="77777777" w:rsidR="006C5E88" w:rsidRDefault="00BB6DCC" w:rsidP="006C5E88">
      <w:pPr>
        <w:spacing w:before="100" w:beforeAutospacing="1" w:after="100" w:afterAutospacing="1" w:line="276" w:lineRule="auto"/>
        <w:jc w:val="both"/>
        <w:rPr>
          <w:rFonts w:cstheme="minorHAnsi"/>
          <w:bCs/>
          <w:szCs w:val="18"/>
        </w:rPr>
      </w:pPr>
      <w:r w:rsidRPr="00E035CE">
        <w:rPr>
          <w:rFonts w:cstheme="minorHAnsi"/>
          <w:b/>
          <w:szCs w:val="18"/>
        </w:rPr>
        <w:t xml:space="preserve">Część 1: </w:t>
      </w:r>
      <w:r w:rsidR="006C5E88" w:rsidRPr="006E6E7E">
        <w:rPr>
          <w:rFonts w:cstheme="minorHAnsi"/>
          <w:bCs/>
          <w:szCs w:val="18"/>
        </w:rPr>
        <w:t>Opracowanie dokumentacji projektowej oraz budowa złącza kablowego ZKSN 3 polowego i linii kablowej SN łączącej projektowane ZKSN z istniejącą linią kablową SN w miejscowości Białystok ul. Hurtowa 4 dz. nr 16/4 – dane IP/021/26/R</w:t>
      </w:r>
    </w:p>
    <w:p w14:paraId="6ED662D9" w14:textId="6891B01F" w:rsidR="00DE419B" w:rsidRPr="00E035CE" w:rsidRDefault="00B67D39" w:rsidP="006C5E88">
      <w:pPr>
        <w:spacing w:before="100" w:beforeAutospacing="1" w:after="100" w:afterAutospacing="1" w:line="276" w:lineRule="auto"/>
        <w:jc w:val="both"/>
        <w:rPr>
          <w:rFonts w:cstheme="minorHAnsi"/>
          <w:szCs w:val="18"/>
        </w:rPr>
      </w:pPr>
      <w:r w:rsidRPr="00E035CE">
        <w:rPr>
          <w:rFonts w:cstheme="minorHAnsi"/>
          <w:b/>
          <w:szCs w:val="18"/>
        </w:rPr>
        <w:lastRenderedPageBreak/>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10623AB5" w14:textId="33B2FF44" w:rsidR="00DE419B" w:rsidRPr="00E035CE" w:rsidRDefault="00B67D39" w:rsidP="00E035CE">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10F0BE4D" w14:textId="3D2E6D4B" w:rsidR="00381365" w:rsidRPr="00E035CE" w:rsidRDefault="00B67D39" w:rsidP="00E035CE">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61217BE9" w14:textId="77777777" w:rsidR="00E035CE" w:rsidRPr="00E035CE" w:rsidRDefault="00E035CE" w:rsidP="00E035CE">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42F3F" w:rsidRPr="0056648C" w14:paraId="43805D5A"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976BA6" w14:textId="77777777" w:rsidR="00142F3F" w:rsidRPr="0056648C" w:rsidRDefault="00142F3F" w:rsidP="0067089F">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09733C" w14:textId="77777777" w:rsidR="00142F3F" w:rsidRPr="0056648C" w:rsidRDefault="00142F3F" w:rsidP="0067089F">
            <w:pPr>
              <w:pStyle w:val="Bezodstpw"/>
              <w:jc w:val="center"/>
              <w:rPr>
                <w:b/>
                <w:sz w:val="18"/>
              </w:rPr>
            </w:pPr>
            <w:r>
              <w:rPr>
                <w:b/>
                <w:sz w:val="18"/>
              </w:rPr>
              <w:t>Cena</w:t>
            </w:r>
            <w:r w:rsidRPr="0056648C">
              <w:rPr>
                <w:b/>
                <w:sz w:val="18"/>
              </w:rPr>
              <w:t xml:space="preserve"> netto</w:t>
            </w:r>
          </w:p>
          <w:p w14:paraId="5596738D"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DBCF41" w14:textId="77777777" w:rsidR="00142F3F" w:rsidRPr="0056648C" w:rsidRDefault="00142F3F" w:rsidP="0067089F">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AA9ABA" w14:textId="77777777" w:rsidR="00142F3F" w:rsidRPr="0056648C" w:rsidRDefault="00142F3F" w:rsidP="0067089F">
            <w:pPr>
              <w:pStyle w:val="Bezodstpw"/>
              <w:jc w:val="center"/>
              <w:rPr>
                <w:b/>
                <w:sz w:val="18"/>
              </w:rPr>
            </w:pPr>
            <w:r w:rsidRPr="0056648C">
              <w:rPr>
                <w:b/>
                <w:sz w:val="18"/>
              </w:rPr>
              <w:t>Podatek VAT</w:t>
            </w:r>
          </w:p>
          <w:p w14:paraId="29FE8832"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BBA99A" w14:textId="77777777" w:rsidR="00142F3F" w:rsidRPr="0056648C" w:rsidRDefault="00142F3F" w:rsidP="0067089F">
            <w:pPr>
              <w:pStyle w:val="Bezodstpw"/>
              <w:jc w:val="center"/>
              <w:rPr>
                <w:b/>
                <w:sz w:val="18"/>
              </w:rPr>
            </w:pPr>
            <w:r w:rsidRPr="0056648C">
              <w:rPr>
                <w:b/>
                <w:sz w:val="18"/>
              </w:rPr>
              <w:t>Cena</w:t>
            </w:r>
            <w:r>
              <w:rPr>
                <w:b/>
                <w:sz w:val="18"/>
              </w:rPr>
              <w:t xml:space="preserve"> brutto</w:t>
            </w:r>
          </w:p>
          <w:p w14:paraId="4E663EB4" w14:textId="77777777" w:rsidR="00142F3F" w:rsidRPr="0056648C" w:rsidRDefault="00142F3F" w:rsidP="0067089F">
            <w:pPr>
              <w:pStyle w:val="Bezodstpw"/>
              <w:jc w:val="center"/>
              <w:rPr>
                <w:b/>
                <w:sz w:val="18"/>
              </w:rPr>
            </w:pPr>
            <w:r w:rsidRPr="0056648C">
              <w:rPr>
                <w:b/>
                <w:sz w:val="18"/>
              </w:rPr>
              <w:t>[zł]</w:t>
            </w:r>
          </w:p>
        </w:tc>
      </w:tr>
      <w:tr w:rsidR="00142F3F" w:rsidRPr="0056648C" w14:paraId="606D4FAB"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2E8A16FE"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02A0EB30"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726B4CE7"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19722A2A"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4BC85B8F" w14:textId="77777777" w:rsidR="00142F3F" w:rsidRPr="0056648C" w:rsidRDefault="00142F3F" w:rsidP="0067089F">
            <w:pPr>
              <w:spacing w:before="100" w:beforeAutospacing="1" w:after="100" w:afterAutospacing="1"/>
              <w:rPr>
                <w:rFonts w:cstheme="minorHAnsi"/>
                <w:b/>
              </w:rPr>
            </w:pPr>
          </w:p>
        </w:tc>
      </w:tr>
      <w:tr w:rsidR="00142F3F" w:rsidRPr="0056648C" w14:paraId="4F43534C"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5C964157"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0B5587DE"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B49FA48"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1013838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7AAD1E6" w14:textId="77777777" w:rsidR="00142F3F" w:rsidRPr="0056648C" w:rsidRDefault="00142F3F" w:rsidP="0067089F">
            <w:pPr>
              <w:spacing w:before="100" w:beforeAutospacing="1" w:after="100" w:afterAutospacing="1"/>
              <w:rPr>
                <w:rFonts w:cstheme="minorHAnsi"/>
                <w:b/>
              </w:rPr>
            </w:pPr>
          </w:p>
        </w:tc>
      </w:tr>
      <w:tr w:rsidR="00142F3F" w:rsidRPr="0056648C" w14:paraId="04730519" w14:textId="77777777" w:rsidTr="00142F3F">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DF7648"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6BC982AB"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2CA6C425"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14BF9A2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58AAF47" w14:textId="77777777" w:rsidR="00142F3F" w:rsidRPr="0056648C" w:rsidRDefault="00142F3F" w:rsidP="0067089F">
            <w:pPr>
              <w:spacing w:before="100" w:beforeAutospacing="1" w:after="100" w:afterAutospacing="1"/>
              <w:rPr>
                <w:rFonts w:cstheme="minorHAnsi"/>
                <w:b/>
              </w:rPr>
            </w:pPr>
          </w:p>
        </w:tc>
      </w:tr>
    </w:tbl>
    <w:p w14:paraId="331DB95B" w14:textId="77777777" w:rsidR="00E035CE" w:rsidRPr="00543E6F" w:rsidRDefault="00E035CE" w:rsidP="00E035CE">
      <w:pPr>
        <w:pStyle w:val="Bezodstpw"/>
        <w:rPr>
          <w:rFonts w:cstheme="minorHAnsi"/>
          <w:b/>
          <w:sz w:val="20"/>
          <w:szCs w:val="20"/>
          <w:u w:val="single"/>
        </w:rPr>
      </w:pPr>
      <w:r w:rsidRPr="00543E6F">
        <w:rPr>
          <w:rFonts w:cstheme="minorHAnsi"/>
          <w:b/>
          <w:sz w:val="20"/>
          <w:szCs w:val="20"/>
          <w:u w:val="single"/>
        </w:rPr>
        <w:t>UWAGA!</w:t>
      </w:r>
    </w:p>
    <w:p w14:paraId="7664CCA8" w14:textId="1C27F24B" w:rsidR="00E035CE" w:rsidRPr="00E035CE" w:rsidRDefault="00E035CE" w:rsidP="00E035CE">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6F14AC99" w14:textId="3C18FB49" w:rsidR="00443933" w:rsidRPr="00E035CE" w:rsidRDefault="00443933" w:rsidP="00E035CE">
      <w:pPr>
        <w:spacing w:before="100" w:beforeAutospacing="1" w:after="100" w:afterAutospacing="1" w:line="276" w:lineRule="auto"/>
        <w:jc w:val="both"/>
        <w:rPr>
          <w:rFonts w:cstheme="minorHAnsi"/>
          <w:b/>
          <w:szCs w:val="18"/>
        </w:rPr>
      </w:pPr>
      <w:r w:rsidRPr="00E035CE">
        <w:rPr>
          <w:rFonts w:cstheme="minorHAnsi"/>
          <w:b/>
          <w:szCs w:val="18"/>
        </w:rPr>
        <w:t>C</w:t>
      </w:r>
      <w:r w:rsidR="00BB6DCC" w:rsidRPr="00E035CE">
        <w:rPr>
          <w:rFonts w:cstheme="minorHAnsi"/>
          <w:b/>
          <w:szCs w:val="18"/>
        </w:rPr>
        <w:t>zęść</w:t>
      </w:r>
      <w:r w:rsidRPr="00E035CE">
        <w:rPr>
          <w:rFonts w:cstheme="minorHAnsi"/>
          <w:b/>
          <w:szCs w:val="18"/>
        </w:rPr>
        <w:t xml:space="preserve"> 2 - </w:t>
      </w:r>
      <w:r w:rsidR="006C5E88" w:rsidRPr="006E6E7E">
        <w:rPr>
          <w:rFonts w:cstheme="minorHAnsi"/>
          <w:bCs/>
          <w:szCs w:val="18"/>
        </w:rPr>
        <w:t>Opracowanie dokumentacji projektowej oraz budowa złącza kablowego ZKSN 3 polowego i linii kablowej SN łączącej projektowane ZKSN z istniejącą linią kablową SN w miejscowości Białystok ul. Kaktusowa dz. nr 191/3, 191/4, 199/23, 199/24, 199/25, 199/26, 199/27, 199/28, 199/29 – dane IP/019/26/R</w:t>
      </w:r>
    </w:p>
    <w:p w14:paraId="1944254A" w14:textId="0953ED77" w:rsidR="00443933" w:rsidRPr="00E035CE" w:rsidRDefault="00443933" w:rsidP="00E035CE">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BE62616" w14:textId="3EAC505A" w:rsidR="00443933" w:rsidRPr="00E035CE" w:rsidRDefault="00443933" w:rsidP="00E035CE">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5DB33FE5" w14:textId="103E7E17" w:rsidR="00443933" w:rsidRPr="00E035CE" w:rsidRDefault="00443933" w:rsidP="00E035CE">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21327774" w14:textId="7DB2E551" w:rsidR="00E035CE" w:rsidRDefault="00E035CE" w:rsidP="00E035CE">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42F3F" w:rsidRPr="0056648C" w14:paraId="7B44FA5B"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39E0D4" w14:textId="77777777" w:rsidR="00142F3F" w:rsidRPr="0056648C" w:rsidRDefault="00142F3F" w:rsidP="0067089F">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72D9D7" w14:textId="77777777" w:rsidR="00142F3F" w:rsidRPr="0056648C" w:rsidRDefault="00142F3F" w:rsidP="0067089F">
            <w:pPr>
              <w:pStyle w:val="Bezodstpw"/>
              <w:jc w:val="center"/>
              <w:rPr>
                <w:b/>
                <w:sz w:val="18"/>
              </w:rPr>
            </w:pPr>
            <w:r>
              <w:rPr>
                <w:b/>
                <w:sz w:val="18"/>
              </w:rPr>
              <w:t>Cena</w:t>
            </w:r>
            <w:r w:rsidRPr="0056648C">
              <w:rPr>
                <w:b/>
                <w:sz w:val="18"/>
              </w:rPr>
              <w:t xml:space="preserve"> netto</w:t>
            </w:r>
          </w:p>
          <w:p w14:paraId="3C1BE91E"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CAFFD7" w14:textId="77777777" w:rsidR="00142F3F" w:rsidRPr="0056648C" w:rsidRDefault="00142F3F" w:rsidP="0067089F">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C589B6" w14:textId="77777777" w:rsidR="00142F3F" w:rsidRPr="0056648C" w:rsidRDefault="00142F3F" w:rsidP="0067089F">
            <w:pPr>
              <w:pStyle w:val="Bezodstpw"/>
              <w:jc w:val="center"/>
              <w:rPr>
                <w:b/>
                <w:sz w:val="18"/>
              </w:rPr>
            </w:pPr>
            <w:r w:rsidRPr="0056648C">
              <w:rPr>
                <w:b/>
                <w:sz w:val="18"/>
              </w:rPr>
              <w:t>Podatek VAT</w:t>
            </w:r>
          </w:p>
          <w:p w14:paraId="6040E435"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F9DF8" w14:textId="77777777" w:rsidR="00142F3F" w:rsidRPr="0056648C" w:rsidRDefault="00142F3F" w:rsidP="0067089F">
            <w:pPr>
              <w:pStyle w:val="Bezodstpw"/>
              <w:jc w:val="center"/>
              <w:rPr>
                <w:b/>
                <w:sz w:val="18"/>
              </w:rPr>
            </w:pPr>
            <w:r w:rsidRPr="0056648C">
              <w:rPr>
                <w:b/>
                <w:sz w:val="18"/>
              </w:rPr>
              <w:t>Cena</w:t>
            </w:r>
            <w:r>
              <w:rPr>
                <w:b/>
                <w:sz w:val="18"/>
              </w:rPr>
              <w:t xml:space="preserve"> brutto</w:t>
            </w:r>
          </w:p>
          <w:p w14:paraId="1EDC0F55" w14:textId="77777777" w:rsidR="00142F3F" w:rsidRPr="0056648C" w:rsidRDefault="00142F3F" w:rsidP="0067089F">
            <w:pPr>
              <w:pStyle w:val="Bezodstpw"/>
              <w:jc w:val="center"/>
              <w:rPr>
                <w:b/>
                <w:sz w:val="18"/>
              </w:rPr>
            </w:pPr>
            <w:r w:rsidRPr="0056648C">
              <w:rPr>
                <w:b/>
                <w:sz w:val="18"/>
              </w:rPr>
              <w:t>[zł]</w:t>
            </w:r>
          </w:p>
        </w:tc>
      </w:tr>
      <w:tr w:rsidR="00142F3F" w:rsidRPr="0056648C" w14:paraId="71117311"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20456408"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211B3AD5"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CACD280"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7D143929"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BE1D0BC" w14:textId="77777777" w:rsidR="00142F3F" w:rsidRPr="0056648C" w:rsidRDefault="00142F3F" w:rsidP="0067089F">
            <w:pPr>
              <w:spacing w:before="100" w:beforeAutospacing="1" w:after="100" w:afterAutospacing="1"/>
              <w:rPr>
                <w:rFonts w:cstheme="minorHAnsi"/>
                <w:b/>
              </w:rPr>
            </w:pPr>
          </w:p>
        </w:tc>
      </w:tr>
      <w:tr w:rsidR="00142F3F" w:rsidRPr="0056648C" w14:paraId="7008881D"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5784AE9"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32DEB0AD"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42CA322"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5F7B115D"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F55F79A" w14:textId="77777777" w:rsidR="00142F3F" w:rsidRPr="0056648C" w:rsidRDefault="00142F3F" w:rsidP="0067089F">
            <w:pPr>
              <w:spacing w:before="100" w:beforeAutospacing="1" w:after="100" w:afterAutospacing="1"/>
              <w:rPr>
                <w:rFonts w:cstheme="minorHAnsi"/>
                <w:b/>
              </w:rPr>
            </w:pPr>
          </w:p>
        </w:tc>
      </w:tr>
      <w:tr w:rsidR="00142F3F" w:rsidRPr="0056648C" w14:paraId="70263F44" w14:textId="77777777" w:rsidTr="00142F3F">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5AB115"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C481F83"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5EDB6DD"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B8D00B1"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6B608048" w14:textId="77777777" w:rsidR="00142F3F" w:rsidRPr="0056648C" w:rsidRDefault="00142F3F" w:rsidP="0067089F">
            <w:pPr>
              <w:spacing w:before="100" w:beforeAutospacing="1" w:after="100" w:afterAutospacing="1"/>
              <w:rPr>
                <w:rFonts w:cstheme="minorHAnsi"/>
                <w:b/>
              </w:rPr>
            </w:pPr>
          </w:p>
        </w:tc>
      </w:tr>
    </w:tbl>
    <w:p w14:paraId="45FAE38C" w14:textId="662A0FD3" w:rsidR="00E035CE" w:rsidRPr="00543E6F" w:rsidRDefault="00E035CE" w:rsidP="00E035CE">
      <w:pPr>
        <w:pStyle w:val="Bezodstpw"/>
        <w:rPr>
          <w:rFonts w:cstheme="minorHAnsi"/>
          <w:b/>
          <w:sz w:val="20"/>
          <w:szCs w:val="20"/>
          <w:u w:val="single"/>
        </w:rPr>
      </w:pPr>
      <w:r w:rsidRPr="00543E6F">
        <w:rPr>
          <w:rFonts w:cstheme="minorHAnsi"/>
          <w:b/>
          <w:sz w:val="20"/>
          <w:szCs w:val="20"/>
          <w:u w:val="single"/>
        </w:rPr>
        <w:t>UWAGA!</w:t>
      </w:r>
    </w:p>
    <w:p w14:paraId="44F83F8F" w14:textId="572D1773" w:rsidR="00E035CE" w:rsidRPr="00346F92" w:rsidRDefault="00E035CE" w:rsidP="00E035CE">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7A2641AE" w14:textId="493CC863" w:rsidR="00BB6DCC" w:rsidRPr="00E035CE" w:rsidRDefault="00BB6DCC" w:rsidP="00E035CE">
      <w:pPr>
        <w:spacing w:before="100" w:beforeAutospacing="1" w:after="100" w:afterAutospacing="1" w:line="276" w:lineRule="auto"/>
        <w:jc w:val="both"/>
        <w:rPr>
          <w:rFonts w:cstheme="minorHAnsi"/>
          <w:b/>
          <w:szCs w:val="18"/>
        </w:rPr>
      </w:pPr>
      <w:r w:rsidRPr="00E035CE">
        <w:rPr>
          <w:rFonts w:cstheme="minorHAnsi"/>
          <w:b/>
          <w:szCs w:val="18"/>
        </w:rPr>
        <w:t xml:space="preserve">Część 3 - </w:t>
      </w:r>
      <w:r w:rsidR="006C5E88" w:rsidRPr="006E6E7E">
        <w:rPr>
          <w:rFonts w:cstheme="minorHAnsi"/>
          <w:bCs/>
          <w:szCs w:val="18"/>
        </w:rPr>
        <w:t>Opracowanie dokumentacji projektowej oraz budowa złącza kablowego ZKSN 3 polowego i linii kablowej SN łączącej projektowane ZKSN z istniejącą linią kablową SN w miejscowości Zambrów ul. Białostocka dz. nr 1046/22 – dane IP/020/26/R</w:t>
      </w:r>
    </w:p>
    <w:p w14:paraId="6A51C263" w14:textId="7BC3DF03" w:rsidR="00BB6DCC" w:rsidRPr="00E035CE" w:rsidRDefault="00BB6DCC" w:rsidP="00E035CE">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28E1047F" w14:textId="1A508F5F" w:rsidR="00BB6DCC" w:rsidRPr="00E035CE" w:rsidRDefault="00BB6DCC" w:rsidP="00E035CE">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61A2B978" w14:textId="24CF04C8" w:rsidR="00BB6DCC" w:rsidRPr="00E035CE" w:rsidRDefault="00BB6DCC" w:rsidP="00E035CE">
      <w:pPr>
        <w:spacing w:before="100" w:beforeAutospacing="1" w:after="100" w:afterAutospacing="1" w:line="276" w:lineRule="auto"/>
        <w:rPr>
          <w:rFonts w:cstheme="minorHAnsi"/>
          <w:szCs w:val="18"/>
        </w:rPr>
      </w:pPr>
      <w:r w:rsidRPr="00E035CE">
        <w:rPr>
          <w:rFonts w:cstheme="minorHAnsi"/>
          <w:b/>
          <w:szCs w:val="18"/>
        </w:rPr>
        <w:lastRenderedPageBreak/>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9C05453" w14:textId="2333263E" w:rsidR="00DA2718" w:rsidRPr="00E035CE" w:rsidRDefault="00E035CE" w:rsidP="00E035CE">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42F3F" w:rsidRPr="0056648C" w14:paraId="1362A3B6" w14:textId="77777777" w:rsidTr="0067089F">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E42A75" w14:textId="77777777" w:rsidR="00142F3F" w:rsidRPr="0056648C" w:rsidRDefault="00142F3F" w:rsidP="0067089F">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DB3DB" w14:textId="77777777" w:rsidR="00142F3F" w:rsidRPr="0056648C" w:rsidRDefault="00142F3F" w:rsidP="0067089F">
            <w:pPr>
              <w:pStyle w:val="Bezodstpw"/>
              <w:jc w:val="center"/>
              <w:rPr>
                <w:b/>
                <w:sz w:val="18"/>
              </w:rPr>
            </w:pPr>
            <w:r>
              <w:rPr>
                <w:b/>
                <w:sz w:val="18"/>
              </w:rPr>
              <w:t>Cena</w:t>
            </w:r>
            <w:r w:rsidRPr="0056648C">
              <w:rPr>
                <w:b/>
                <w:sz w:val="18"/>
              </w:rPr>
              <w:t xml:space="preserve"> netto</w:t>
            </w:r>
          </w:p>
          <w:p w14:paraId="7B299ADE"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272D57" w14:textId="77777777" w:rsidR="00142F3F" w:rsidRPr="0056648C" w:rsidRDefault="00142F3F" w:rsidP="0067089F">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030B4B" w14:textId="77777777" w:rsidR="00142F3F" w:rsidRPr="0056648C" w:rsidRDefault="00142F3F" w:rsidP="0067089F">
            <w:pPr>
              <w:pStyle w:val="Bezodstpw"/>
              <w:jc w:val="center"/>
              <w:rPr>
                <w:b/>
                <w:sz w:val="18"/>
              </w:rPr>
            </w:pPr>
            <w:r w:rsidRPr="0056648C">
              <w:rPr>
                <w:b/>
                <w:sz w:val="18"/>
              </w:rPr>
              <w:t>Podatek VAT</w:t>
            </w:r>
          </w:p>
          <w:p w14:paraId="17D507ED"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9DD41B" w14:textId="77777777" w:rsidR="00142F3F" w:rsidRPr="0056648C" w:rsidRDefault="00142F3F" w:rsidP="0067089F">
            <w:pPr>
              <w:pStyle w:val="Bezodstpw"/>
              <w:jc w:val="center"/>
              <w:rPr>
                <w:b/>
                <w:sz w:val="18"/>
              </w:rPr>
            </w:pPr>
            <w:r w:rsidRPr="0056648C">
              <w:rPr>
                <w:b/>
                <w:sz w:val="18"/>
              </w:rPr>
              <w:t>Cena</w:t>
            </w:r>
            <w:r>
              <w:rPr>
                <w:b/>
                <w:sz w:val="18"/>
              </w:rPr>
              <w:t xml:space="preserve"> brutto</w:t>
            </w:r>
          </w:p>
          <w:p w14:paraId="5BDEF4D0" w14:textId="77777777" w:rsidR="00142F3F" w:rsidRPr="0056648C" w:rsidRDefault="00142F3F" w:rsidP="0067089F">
            <w:pPr>
              <w:pStyle w:val="Bezodstpw"/>
              <w:jc w:val="center"/>
              <w:rPr>
                <w:b/>
                <w:sz w:val="18"/>
              </w:rPr>
            </w:pPr>
            <w:r w:rsidRPr="0056648C">
              <w:rPr>
                <w:b/>
                <w:sz w:val="18"/>
              </w:rPr>
              <w:t>[zł]</w:t>
            </w:r>
          </w:p>
        </w:tc>
      </w:tr>
      <w:tr w:rsidR="00142F3F" w:rsidRPr="0056648C" w14:paraId="46733791" w14:textId="77777777" w:rsidTr="0067089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A2F2FEB"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0F4E2A0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44B03334"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36A91CB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0C09079" w14:textId="77777777" w:rsidR="00142F3F" w:rsidRPr="0056648C" w:rsidRDefault="00142F3F" w:rsidP="0067089F">
            <w:pPr>
              <w:spacing w:before="100" w:beforeAutospacing="1" w:after="100" w:afterAutospacing="1"/>
              <w:rPr>
                <w:rFonts w:cstheme="minorHAnsi"/>
                <w:b/>
              </w:rPr>
            </w:pPr>
          </w:p>
        </w:tc>
      </w:tr>
      <w:tr w:rsidR="00142F3F" w:rsidRPr="0056648C" w14:paraId="5DEC6CA2" w14:textId="77777777" w:rsidTr="0067089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D2785B3"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0040FD92"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84C7FD6"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09D11E9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36906E83" w14:textId="77777777" w:rsidR="00142F3F" w:rsidRPr="0056648C" w:rsidRDefault="00142F3F" w:rsidP="0067089F">
            <w:pPr>
              <w:spacing w:before="100" w:beforeAutospacing="1" w:after="100" w:afterAutospacing="1"/>
              <w:rPr>
                <w:rFonts w:cstheme="minorHAnsi"/>
                <w:b/>
              </w:rPr>
            </w:pPr>
          </w:p>
        </w:tc>
      </w:tr>
      <w:tr w:rsidR="00142F3F" w:rsidRPr="0056648C" w14:paraId="45097241" w14:textId="77777777" w:rsidTr="0067089F">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1062E9"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59AF593D"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6FF55C6"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C8A53E2"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61C105D4" w14:textId="77777777" w:rsidR="00142F3F" w:rsidRPr="0056648C" w:rsidRDefault="00142F3F" w:rsidP="0067089F">
            <w:pPr>
              <w:spacing w:before="100" w:beforeAutospacing="1" w:after="100" w:afterAutospacing="1"/>
              <w:rPr>
                <w:rFonts w:cstheme="minorHAnsi"/>
                <w:b/>
              </w:rPr>
            </w:pPr>
          </w:p>
        </w:tc>
      </w:tr>
    </w:tbl>
    <w:p w14:paraId="78FABF44" w14:textId="77777777" w:rsidR="00420145" w:rsidRPr="00543E6F" w:rsidRDefault="00420145" w:rsidP="00420145">
      <w:pPr>
        <w:pStyle w:val="Bezodstpw"/>
        <w:rPr>
          <w:rFonts w:cstheme="minorHAnsi"/>
          <w:b/>
          <w:sz w:val="20"/>
          <w:szCs w:val="20"/>
          <w:u w:val="single"/>
        </w:rPr>
      </w:pPr>
      <w:r w:rsidRPr="00543E6F">
        <w:rPr>
          <w:rFonts w:cstheme="minorHAnsi"/>
          <w:b/>
          <w:sz w:val="20"/>
          <w:szCs w:val="20"/>
          <w:u w:val="single"/>
        </w:rPr>
        <w:t>UWAGA!</w:t>
      </w:r>
    </w:p>
    <w:p w14:paraId="724210DB" w14:textId="006E1F4E" w:rsidR="00420145" w:rsidRDefault="00420145" w:rsidP="00E035CE">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0A23F7B4" w14:textId="77777777" w:rsidR="006C5E88" w:rsidRPr="00420145" w:rsidRDefault="006C5E88" w:rsidP="00E035CE">
      <w:pPr>
        <w:pStyle w:val="Bezodstpw"/>
        <w:rPr>
          <w:rFonts w:cstheme="minorHAnsi"/>
          <w:sz w:val="20"/>
          <w:szCs w:val="20"/>
          <w:u w:val="single"/>
        </w:rPr>
      </w:pPr>
    </w:p>
    <w:p w14:paraId="74340BB2" w14:textId="20E269D1" w:rsidR="00420145" w:rsidRPr="006C5E88" w:rsidRDefault="00420145" w:rsidP="006C5E88">
      <w:pPr>
        <w:spacing w:after="0"/>
        <w:jc w:val="both"/>
        <w:outlineLvl w:val="0"/>
        <w:rPr>
          <w:rFonts w:cstheme="minorHAnsi"/>
          <w:bCs/>
          <w:szCs w:val="18"/>
        </w:rPr>
      </w:pPr>
      <w:r w:rsidRPr="00E035CE">
        <w:rPr>
          <w:rFonts w:cstheme="minorHAnsi"/>
          <w:b/>
          <w:szCs w:val="18"/>
        </w:rPr>
        <w:t xml:space="preserve">Część </w:t>
      </w:r>
      <w:r>
        <w:rPr>
          <w:rFonts w:cstheme="minorHAnsi"/>
          <w:b/>
          <w:szCs w:val="18"/>
        </w:rPr>
        <w:t>4</w:t>
      </w:r>
      <w:r w:rsidRPr="00E035CE">
        <w:rPr>
          <w:rFonts w:cstheme="minorHAnsi"/>
          <w:b/>
          <w:szCs w:val="18"/>
        </w:rPr>
        <w:t xml:space="preserve"> - </w:t>
      </w:r>
      <w:r w:rsidR="006C5E88" w:rsidRPr="006E6E7E">
        <w:rPr>
          <w:rFonts w:cstheme="minorHAnsi"/>
          <w:bCs/>
          <w:szCs w:val="18"/>
        </w:rPr>
        <w:t>Opracowanie dokumentacji projektowej oraz budowa złącza kablowego ZKSN 3 polowego i linii kablowej SN łączącej projektowane ZKSN z istniejącą linią kablową SN w miejscowości Knorydy dz. nr 334/1, 335, 336/3 – dane IP/016/26/R</w:t>
      </w:r>
    </w:p>
    <w:p w14:paraId="0BB1A174" w14:textId="77777777" w:rsidR="00420145" w:rsidRPr="00E035CE" w:rsidRDefault="00420145" w:rsidP="00420145">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88BA74C" w14:textId="77777777" w:rsidR="00420145" w:rsidRPr="00E035CE" w:rsidRDefault="00420145" w:rsidP="00420145">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609DE560" w14:textId="77777777" w:rsidR="00420145" w:rsidRPr="00E035CE" w:rsidRDefault="00420145" w:rsidP="00420145">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49F300A6" w14:textId="1F47DE98" w:rsidR="00420145" w:rsidRPr="00E035CE" w:rsidRDefault="00420145" w:rsidP="00420145">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420145" w:rsidRPr="0056648C" w14:paraId="62807EF6" w14:textId="77777777" w:rsidTr="00690369">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6CC589" w14:textId="77777777" w:rsidR="00420145" w:rsidRPr="0056648C" w:rsidRDefault="00420145" w:rsidP="00690369">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E2DB76" w14:textId="77777777" w:rsidR="00420145" w:rsidRPr="0056648C" w:rsidRDefault="00420145" w:rsidP="00690369">
            <w:pPr>
              <w:pStyle w:val="Bezodstpw"/>
              <w:jc w:val="center"/>
              <w:rPr>
                <w:b/>
                <w:sz w:val="18"/>
              </w:rPr>
            </w:pPr>
            <w:r>
              <w:rPr>
                <w:b/>
                <w:sz w:val="18"/>
              </w:rPr>
              <w:t>Cena</w:t>
            </w:r>
            <w:r w:rsidRPr="0056648C">
              <w:rPr>
                <w:b/>
                <w:sz w:val="18"/>
              </w:rPr>
              <w:t xml:space="preserve"> netto</w:t>
            </w:r>
          </w:p>
          <w:p w14:paraId="5F09E44E" w14:textId="77777777" w:rsidR="00420145" w:rsidRPr="0056648C" w:rsidRDefault="00420145" w:rsidP="00690369">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886525" w14:textId="77777777" w:rsidR="00420145" w:rsidRPr="0056648C" w:rsidRDefault="00420145" w:rsidP="00690369">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9D09FF" w14:textId="77777777" w:rsidR="00420145" w:rsidRPr="0056648C" w:rsidRDefault="00420145" w:rsidP="00690369">
            <w:pPr>
              <w:pStyle w:val="Bezodstpw"/>
              <w:jc w:val="center"/>
              <w:rPr>
                <w:b/>
                <w:sz w:val="18"/>
              </w:rPr>
            </w:pPr>
            <w:r w:rsidRPr="0056648C">
              <w:rPr>
                <w:b/>
                <w:sz w:val="18"/>
              </w:rPr>
              <w:t>Podatek VAT</w:t>
            </w:r>
          </w:p>
          <w:p w14:paraId="43952F0A" w14:textId="77777777" w:rsidR="00420145" w:rsidRPr="0056648C" w:rsidRDefault="00420145" w:rsidP="00690369">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3A5D56" w14:textId="77777777" w:rsidR="00420145" w:rsidRPr="0056648C" w:rsidRDefault="00420145" w:rsidP="00690369">
            <w:pPr>
              <w:pStyle w:val="Bezodstpw"/>
              <w:jc w:val="center"/>
              <w:rPr>
                <w:b/>
                <w:sz w:val="18"/>
              </w:rPr>
            </w:pPr>
            <w:r w:rsidRPr="0056648C">
              <w:rPr>
                <w:b/>
                <w:sz w:val="18"/>
              </w:rPr>
              <w:t>Cena</w:t>
            </w:r>
            <w:r>
              <w:rPr>
                <w:b/>
                <w:sz w:val="18"/>
              </w:rPr>
              <w:t xml:space="preserve"> brutto</w:t>
            </w:r>
          </w:p>
          <w:p w14:paraId="531B89C0" w14:textId="77777777" w:rsidR="00420145" w:rsidRPr="0056648C" w:rsidRDefault="00420145" w:rsidP="00690369">
            <w:pPr>
              <w:pStyle w:val="Bezodstpw"/>
              <w:jc w:val="center"/>
              <w:rPr>
                <w:b/>
                <w:sz w:val="18"/>
              </w:rPr>
            </w:pPr>
            <w:r w:rsidRPr="0056648C">
              <w:rPr>
                <w:b/>
                <w:sz w:val="18"/>
              </w:rPr>
              <w:t>[zł]</w:t>
            </w:r>
          </w:p>
        </w:tc>
      </w:tr>
      <w:tr w:rsidR="00420145" w:rsidRPr="0056648C" w14:paraId="725F1190" w14:textId="77777777" w:rsidTr="00690369">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76939900" w14:textId="77777777" w:rsidR="00420145" w:rsidRPr="0056648C" w:rsidRDefault="00420145" w:rsidP="00690369">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17619BF3"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6A87200" w14:textId="77777777" w:rsidR="00420145" w:rsidRPr="0056648C" w:rsidRDefault="00420145" w:rsidP="00690369">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572A30BB"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89C61C2" w14:textId="77777777" w:rsidR="00420145" w:rsidRPr="0056648C" w:rsidRDefault="00420145" w:rsidP="00690369">
            <w:pPr>
              <w:spacing w:before="100" w:beforeAutospacing="1" w:after="100" w:afterAutospacing="1"/>
              <w:rPr>
                <w:rFonts w:cstheme="minorHAnsi"/>
                <w:b/>
              </w:rPr>
            </w:pPr>
          </w:p>
        </w:tc>
      </w:tr>
      <w:tr w:rsidR="00420145" w:rsidRPr="0056648C" w14:paraId="49B3C7B6" w14:textId="77777777" w:rsidTr="00690369">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431A318" w14:textId="77777777" w:rsidR="00420145" w:rsidRPr="0056648C" w:rsidRDefault="00420145" w:rsidP="00690369">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3F4AAB35"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E96E1C7" w14:textId="77777777" w:rsidR="00420145" w:rsidRPr="0056648C" w:rsidRDefault="00420145" w:rsidP="00690369">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6D605ABE"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48627DB" w14:textId="77777777" w:rsidR="00420145" w:rsidRPr="0056648C" w:rsidRDefault="00420145" w:rsidP="00690369">
            <w:pPr>
              <w:spacing w:before="100" w:beforeAutospacing="1" w:after="100" w:afterAutospacing="1"/>
              <w:rPr>
                <w:rFonts w:cstheme="minorHAnsi"/>
                <w:b/>
              </w:rPr>
            </w:pPr>
          </w:p>
        </w:tc>
      </w:tr>
      <w:tr w:rsidR="00420145" w:rsidRPr="0056648C" w14:paraId="6BB0B9EE" w14:textId="77777777" w:rsidTr="00690369">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017214" w14:textId="77777777" w:rsidR="00420145" w:rsidRPr="0056648C" w:rsidRDefault="00420145" w:rsidP="00690369">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F821E63"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DD4B3DA" w14:textId="77777777" w:rsidR="00420145" w:rsidRPr="0056648C" w:rsidRDefault="00420145" w:rsidP="00690369">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24047DA6"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B551FC5" w14:textId="77777777" w:rsidR="00420145" w:rsidRPr="0056648C" w:rsidRDefault="00420145" w:rsidP="00690369">
            <w:pPr>
              <w:spacing w:before="100" w:beforeAutospacing="1" w:after="100" w:afterAutospacing="1"/>
              <w:rPr>
                <w:rFonts w:cstheme="minorHAnsi"/>
                <w:b/>
              </w:rPr>
            </w:pPr>
          </w:p>
        </w:tc>
      </w:tr>
    </w:tbl>
    <w:p w14:paraId="1BB3ADA2" w14:textId="77777777" w:rsidR="00420145" w:rsidRPr="00543E6F" w:rsidRDefault="00420145" w:rsidP="00420145">
      <w:pPr>
        <w:pStyle w:val="Bezodstpw"/>
        <w:rPr>
          <w:rFonts w:cstheme="minorHAnsi"/>
          <w:b/>
          <w:sz w:val="20"/>
          <w:szCs w:val="20"/>
          <w:u w:val="single"/>
        </w:rPr>
      </w:pPr>
      <w:r w:rsidRPr="00543E6F">
        <w:rPr>
          <w:rFonts w:cstheme="minorHAnsi"/>
          <w:b/>
          <w:sz w:val="20"/>
          <w:szCs w:val="20"/>
          <w:u w:val="single"/>
        </w:rPr>
        <w:t>UWAGA!</w:t>
      </w:r>
    </w:p>
    <w:p w14:paraId="5718DF77" w14:textId="77777777" w:rsidR="00420145" w:rsidRDefault="00420145" w:rsidP="00420145">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183B7D96" w14:textId="77777777" w:rsidR="006C5E88" w:rsidRDefault="006C5E88" w:rsidP="006C5E88">
      <w:pPr>
        <w:spacing w:after="0"/>
        <w:jc w:val="both"/>
        <w:outlineLvl w:val="0"/>
        <w:rPr>
          <w:rFonts w:cstheme="minorHAnsi"/>
          <w:b/>
          <w:szCs w:val="18"/>
        </w:rPr>
      </w:pPr>
    </w:p>
    <w:p w14:paraId="46DA1C86" w14:textId="41D6B5E0" w:rsidR="006C5E88" w:rsidRPr="006C5E88" w:rsidRDefault="006C5E88" w:rsidP="006C5E88">
      <w:pPr>
        <w:spacing w:after="0"/>
        <w:jc w:val="both"/>
        <w:outlineLvl w:val="0"/>
        <w:rPr>
          <w:rFonts w:cstheme="minorHAnsi"/>
          <w:bCs/>
          <w:szCs w:val="18"/>
        </w:rPr>
      </w:pPr>
      <w:r w:rsidRPr="00E035CE">
        <w:rPr>
          <w:rFonts w:cstheme="minorHAnsi"/>
          <w:b/>
          <w:szCs w:val="18"/>
        </w:rPr>
        <w:t xml:space="preserve">Część </w:t>
      </w:r>
      <w:r>
        <w:rPr>
          <w:rFonts w:cstheme="minorHAnsi"/>
          <w:b/>
          <w:szCs w:val="18"/>
        </w:rPr>
        <w:t>5</w:t>
      </w:r>
      <w:r w:rsidRPr="00E035CE">
        <w:rPr>
          <w:rFonts w:cstheme="minorHAnsi"/>
          <w:b/>
          <w:szCs w:val="18"/>
        </w:rPr>
        <w:t xml:space="preserve"> - </w:t>
      </w:r>
      <w:r w:rsidRPr="006E6E7E">
        <w:rPr>
          <w:rFonts w:cstheme="minorHAnsi"/>
          <w:bCs/>
          <w:szCs w:val="18"/>
        </w:rPr>
        <w:t>Opracowanie dokumentacji projektowej oraz budowa złącza kablowego ZKSN 5 polowego i linii kablowej SN łączącej projektowane ZKSN z istniejącą linią napowietrzną SN w miejscowości Odrynki dz. nr 561/12, 94 – dane IP/015/26/R</w:t>
      </w:r>
    </w:p>
    <w:p w14:paraId="3885260F" w14:textId="77777777" w:rsidR="006C5E88" w:rsidRPr="00E035CE" w:rsidRDefault="006C5E88" w:rsidP="006C5E88">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6711DE12" w14:textId="77777777" w:rsidR="006C5E88" w:rsidRPr="00E035CE" w:rsidRDefault="006C5E88" w:rsidP="006C5E88">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33814376" w14:textId="77777777" w:rsidR="006C5E88" w:rsidRPr="00E035CE" w:rsidRDefault="006C5E88" w:rsidP="006C5E88">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0105E76E" w14:textId="77777777" w:rsidR="006C5E88" w:rsidRPr="00E035CE" w:rsidRDefault="006C5E88" w:rsidP="006C5E88">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6C5E88" w:rsidRPr="0056648C" w14:paraId="592D24A7" w14:textId="77777777" w:rsidTr="00DB2FE8">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8C071B" w14:textId="77777777" w:rsidR="006C5E88" w:rsidRPr="0056648C" w:rsidRDefault="006C5E88" w:rsidP="00DB2FE8">
            <w:pPr>
              <w:pStyle w:val="Bezodstpw"/>
              <w:jc w:val="center"/>
              <w:rPr>
                <w:b/>
                <w:sz w:val="18"/>
              </w:rPr>
            </w:pPr>
            <w:r>
              <w:rPr>
                <w:b/>
                <w:sz w:val="18"/>
              </w:rPr>
              <w:lastRenderedPageBreak/>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F96DBA" w14:textId="77777777" w:rsidR="006C5E88" w:rsidRPr="0056648C" w:rsidRDefault="006C5E88" w:rsidP="00DB2FE8">
            <w:pPr>
              <w:pStyle w:val="Bezodstpw"/>
              <w:jc w:val="center"/>
              <w:rPr>
                <w:b/>
                <w:sz w:val="18"/>
              </w:rPr>
            </w:pPr>
            <w:r>
              <w:rPr>
                <w:b/>
                <w:sz w:val="18"/>
              </w:rPr>
              <w:t>Cena</w:t>
            </w:r>
            <w:r w:rsidRPr="0056648C">
              <w:rPr>
                <w:b/>
                <w:sz w:val="18"/>
              </w:rPr>
              <w:t xml:space="preserve"> netto</w:t>
            </w:r>
          </w:p>
          <w:p w14:paraId="23F3527C" w14:textId="77777777" w:rsidR="006C5E88" w:rsidRPr="0056648C" w:rsidRDefault="006C5E88" w:rsidP="00DB2FE8">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B037B0" w14:textId="77777777" w:rsidR="006C5E88" w:rsidRPr="0056648C" w:rsidRDefault="006C5E88" w:rsidP="00DB2FE8">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553035" w14:textId="77777777" w:rsidR="006C5E88" w:rsidRPr="0056648C" w:rsidRDefault="006C5E88" w:rsidP="00DB2FE8">
            <w:pPr>
              <w:pStyle w:val="Bezodstpw"/>
              <w:jc w:val="center"/>
              <w:rPr>
                <w:b/>
                <w:sz w:val="18"/>
              </w:rPr>
            </w:pPr>
            <w:r w:rsidRPr="0056648C">
              <w:rPr>
                <w:b/>
                <w:sz w:val="18"/>
              </w:rPr>
              <w:t>Podatek VAT</w:t>
            </w:r>
          </w:p>
          <w:p w14:paraId="7E272FDA" w14:textId="77777777" w:rsidR="006C5E88" w:rsidRPr="0056648C" w:rsidRDefault="006C5E88" w:rsidP="00DB2FE8">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63ACCA" w14:textId="77777777" w:rsidR="006C5E88" w:rsidRPr="0056648C" w:rsidRDefault="006C5E88" w:rsidP="00DB2FE8">
            <w:pPr>
              <w:pStyle w:val="Bezodstpw"/>
              <w:jc w:val="center"/>
              <w:rPr>
                <w:b/>
                <w:sz w:val="18"/>
              </w:rPr>
            </w:pPr>
            <w:r w:rsidRPr="0056648C">
              <w:rPr>
                <w:b/>
                <w:sz w:val="18"/>
              </w:rPr>
              <w:t>Cena</w:t>
            </w:r>
            <w:r>
              <w:rPr>
                <w:b/>
                <w:sz w:val="18"/>
              </w:rPr>
              <w:t xml:space="preserve"> brutto</w:t>
            </w:r>
          </w:p>
          <w:p w14:paraId="4AE89F1E" w14:textId="77777777" w:rsidR="006C5E88" w:rsidRPr="0056648C" w:rsidRDefault="006C5E88" w:rsidP="00DB2FE8">
            <w:pPr>
              <w:pStyle w:val="Bezodstpw"/>
              <w:jc w:val="center"/>
              <w:rPr>
                <w:b/>
                <w:sz w:val="18"/>
              </w:rPr>
            </w:pPr>
            <w:r w:rsidRPr="0056648C">
              <w:rPr>
                <w:b/>
                <w:sz w:val="18"/>
              </w:rPr>
              <w:t>[zł]</w:t>
            </w:r>
          </w:p>
        </w:tc>
      </w:tr>
      <w:tr w:rsidR="006C5E88" w:rsidRPr="0056648C" w14:paraId="439AA015" w14:textId="77777777" w:rsidTr="00DB2FE8">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33E403F1" w14:textId="77777777" w:rsidR="006C5E88" w:rsidRPr="0056648C" w:rsidRDefault="006C5E88" w:rsidP="00DB2FE8">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4D781642" w14:textId="77777777" w:rsidR="006C5E88" w:rsidRPr="0056648C" w:rsidRDefault="006C5E88" w:rsidP="00DB2FE8">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2FAB66C" w14:textId="77777777" w:rsidR="006C5E88" w:rsidRPr="0056648C" w:rsidRDefault="006C5E88" w:rsidP="00DB2FE8">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37351BE9" w14:textId="77777777" w:rsidR="006C5E88" w:rsidRPr="0056648C" w:rsidRDefault="006C5E88" w:rsidP="00DB2FE8">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B7C88D9" w14:textId="77777777" w:rsidR="006C5E88" w:rsidRPr="0056648C" w:rsidRDefault="006C5E88" w:rsidP="00DB2FE8">
            <w:pPr>
              <w:spacing w:before="100" w:beforeAutospacing="1" w:after="100" w:afterAutospacing="1"/>
              <w:rPr>
                <w:rFonts w:cstheme="minorHAnsi"/>
                <w:b/>
              </w:rPr>
            </w:pPr>
          </w:p>
        </w:tc>
      </w:tr>
      <w:tr w:rsidR="006C5E88" w:rsidRPr="0056648C" w14:paraId="22400964" w14:textId="77777777" w:rsidTr="00DB2FE8">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1DFC28C3" w14:textId="77777777" w:rsidR="006C5E88" w:rsidRPr="0056648C" w:rsidRDefault="006C5E88" w:rsidP="00DB2FE8">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6DB4803A" w14:textId="77777777" w:rsidR="006C5E88" w:rsidRPr="0056648C" w:rsidRDefault="006C5E88" w:rsidP="00DB2FE8">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40A82489" w14:textId="77777777" w:rsidR="006C5E88" w:rsidRPr="0056648C" w:rsidRDefault="006C5E88" w:rsidP="00DB2FE8">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0D8E722A" w14:textId="77777777" w:rsidR="006C5E88" w:rsidRPr="0056648C" w:rsidRDefault="006C5E88" w:rsidP="00DB2FE8">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CBE794B" w14:textId="77777777" w:rsidR="006C5E88" w:rsidRPr="0056648C" w:rsidRDefault="006C5E88" w:rsidP="00DB2FE8">
            <w:pPr>
              <w:spacing w:before="100" w:beforeAutospacing="1" w:after="100" w:afterAutospacing="1"/>
              <w:rPr>
                <w:rFonts w:cstheme="minorHAnsi"/>
                <w:b/>
              </w:rPr>
            </w:pPr>
          </w:p>
        </w:tc>
      </w:tr>
      <w:tr w:rsidR="006C5E88" w:rsidRPr="0056648C" w14:paraId="0E6910D6" w14:textId="77777777" w:rsidTr="00DB2FE8">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B4FE53" w14:textId="77777777" w:rsidR="006C5E88" w:rsidRPr="0056648C" w:rsidRDefault="006C5E88" w:rsidP="00DB2FE8">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38D6415" w14:textId="77777777" w:rsidR="006C5E88" w:rsidRPr="0056648C" w:rsidRDefault="006C5E88" w:rsidP="00DB2FE8">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24560BC" w14:textId="77777777" w:rsidR="006C5E88" w:rsidRPr="0056648C" w:rsidRDefault="006C5E88" w:rsidP="00DB2FE8">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0A9CBD61" w14:textId="77777777" w:rsidR="006C5E88" w:rsidRPr="0056648C" w:rsidRDefault="006C5E88" w:rsidP="00DB2FE8">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A19E4BE" w14:textId="77777777" w:rsidR="006C5E88" w:rsidRPr="0056648C" w:rsidRDefault="006C5E88" w:rsidP="00DB2FE8">
            <w:pPr>
              <w:spacing w:before="100" w:beforeAutospacing="1" w:after="100" w:afterAutospacing="1"/>
              <w:rPr>
                <w:rFonts w:cstheme="minorHAnsi"/>
                <w:b/>
              </w:rPr>
            </w:pPr>
          </w:p>
        </w:tc>
      </w:tr>
    </w:tbl>
    <w:p w14:paraId="6FB7A3FA" w14:textId="77777777" w:rsidR="006C5E88" w:rsidRPr="00543E6F" w:rsidRDefault="006C5E88" w:rsidP="006C5E88">
      <w:pPr>
        <w:pStyle w:val="Bezodstpw"/>
        <w:rPr>
          <w:rFonts w:cstheme="minorHAnsi"/>
          <w:b/>
          <w:sz w:val="20"/>
          <w:szCs w:val="20"/>
          <w:u w:val="single"/>
        </w:rPr>
      </w:pPr>
      <w:r w:rsidRPr="00543E6F">
        <w:rPr>
          <w:rFonts w:cstheme="minorHAnsi"/>
          <w:b/>
          <w:sz w:val="20"/>
          <w:szCs w:val="20"/>
          <w:u w:val="single"/>
        </w:rPr>
        <w:t>UWAGA!</w:t>
      </w:r>
    </w:p>
    <w:p w14:paraId="731A9D89" w14:textId="77777777" w:rsidR="006C5E88" w:rsidRPr="00346F92" w:rsidRDefault="006C5E88" w:rsidP="006C5E88">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73BD790F" w14:textId="77777777" w:rsidR="006C5E88" w:rsidRDefault="006C5E88" w:rsidP="00420145">
      <w:pPr>
        <w:pStyle w:val="Bezodstpw"/>
        <w:rPr>
          <w:rFonts w:cstheme="minorHAnsi"/>
          <w:sz w:val="20"/>
          <w:szCs w:val="20"/>
          <w:u w:val="single"/>
        </w:rPr>
      </w:pPr>
    </w:p>
    <w:p w14:paraId="127B9B5D" w14:textId="1094C0E9" w:rsidR="006C5E88" w:rsidRPr="006C5E88" w:rsidRDefault="006C5E88" w:rsidP="006C5E88">
      <w:pPr>
        <w:spacing w:after="0"/>
        <w:jc w:val="both"/>
        <w:outlineLvl w:val="0"/>
        <w:rPr>
          <w:rFonts w:cstheme="minorHAnsi"/>
          <w:bCs/>
          <w:szCs w:val="18"/>
        </w:rPr>
      </w:pPr>
      <w:r w:rsidRPr="00E035CE">
        <w:rPr>
          <w:rFonts w:cstheme="minorHAnsi"/>
          <w:b/>
          <w:szCs w:val="18"/>
        </w:rPr>
        <w:t xml:space="preserve">Część </w:t>
      </w:r>
      <w:r>
        <w:rPr>
          <w:rFonts w:cstheme="minorHAnsi"/>
          <w:b/>
          <w:szCs w:val="18"/>
        </w:rPr>
        <w:t>6</w:t>
      </w:r>
      <w:r w:rsidRPr="00E035CE">
        <w:rPr>
          <w:rFonts w:cstheme="minorHAnsi"/>
          <w:b/>
          <w:szCs w:val="18"/>
        </w:rPr>
        <w:t xml:space="preserve"> - </w:t>
      </w:r>
      <w:r w:rsidRPr="006E6E7E">
        <w:rPr>
          <w:rFonts w:cstheme="minorHAnsi"/>
          <w:bCs/>
          <w:szCs w:val="18"/>
        </w:rPr>
        <w:t>Opracowanie dokumentacji projektowej wymiany 4-polowej rozdzielnicy 20kV stacji transformatorowej 20/0,4kV nr 10-999 wraz z wyposażeniem pola nr 4 w tej stacji w Suwałkach ul. Armii Krajowej 33 dz. nr 20861, 20862/2 – dane IP/018/26/R</w:t>
      </w:r>
    </w:p>
    <w:p w14:paraId="2B040705" w14:textId="77777777" w:rsidR="006C5E88" w:rsidRPr="00E035CE" w:rsidRDefault="006C5E88" w:rsidP="006C5E88">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548E0230" w14:textId="77777777" w:rsidR="006C5E88" w:rsidRPr="00E035CE" w:rsidRDefault="006C5E88" w:rsidP="006C5E88">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66F6CE31" w14:textId="77777777" w:rsidR="006C5E88" w:rsidRPr="00E035CE" w:rsidRDefault="006C5E88" w:rsidP="006C5E88">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25511714" w14:textId="77777777" w:rsidR="006C5E88" w:rsidRPr="00E035CE" w:rsidRDefault="006C5E88" w:rsidP="006C5E88">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6C5E88" w:rsidRPr="0056648C" w14:paraId="6919A04F" w14:textId="77777777" w:rsidTr="00DB2FE8">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EF159C" w14:textId="77777777" w:rsidR="006C5E88" w:rsidRPr="0056648C" w:rsidRDefault="006C5E88" w:rsidP="00DB2FE8">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1CD61E" w14:textId="77777777" w:rsidR="006C5E88" w:rsidRPr="0056648C" w:rsidRDefault="006C5E88" w:rsidP="00DB2FE8">
            <w:pPr>
              <w:pStyle w:val="Bezodstpw"/>
              <w:jc w:val="center"/>
              <w:rPr>
                <w:b/>
                <w:sz w:val="18"/>
              </w:rPr>
            </w:pPr>
            <w:r>
              <w:rPr>
                <w:b/>
                <w:sz w:val="18"/>
              </w:rPr>
              <w:t>Cena</w:t>
            </w:r>
            <w:r w:rsidRPr="0056648C">
              <w:rPr>
                <w:b/>
                <w:sz w:val="18"/>
              </w:rPr>
              <w:t xml:space="preserve"> netto</w:t>
            </w:r>
          </w:p>
          <w:p w14:paraId="024F0B94" w14:textId="77777777" w:rsidR="006C5E88" w:rsidRPr="0056648C" w:rsidRDefault="006C5E88" w:rsidP="00DB2FE8">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7BD59A" w14:textId="77777777" w:rsidR="006C5E88" w:rsidRPr="0056648C" w:rsidRDefault="006C5E88" w:rsidP="00DB2FE8">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BE4E91" w14:textId="77777777" w:rsidR="006C5E88" w:rsidRPr="0056648C" w:rsidRDefault="006C5E88" w:rsidP="00DB2FE8">
            <w:pPr>
              <w:pStyle w:val="Bezodstpw"/>
              <w:jc w:val="center"/>
              <w:rPr>
                <w:b/>
                <w:sz w:val="18"/>
              </w:rPr>
            </w:pPr>
            <w:r w:rsidRPr="0056648C">
              <w:rPr>
                <w:b/>
                <w:sz w:val="18"/>
              </w:rPr>
              <w:t>Podatek VAT</w:t>
            </w:r>
          </w:p>
          <w:p w14:paraId="59D8BE15" w14:textId="77777777" w:rsidR="006C5E88" w:rsidRPr="0056648C" w:rsidRDefault="006C5E88" w:rsidP="00DB2FE8">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010851" w14:textId="77777777" w:rsidR="006C5E88" w:rsidRPr="0056648C" w:rsidRDefault="006C5E88" w:rsidP="00DB2FE8">
            <w:pPr>
              <w:pStyle w:val="Bezodstpw"/>
              <w:jc w:val="center"/>
              <w:rPr>
                <w:b/>
                <w:sz w:val="18"/>
              </w:rPr>
            </w:pPr>
            <w:r w:rsidRPr="0056648C">
              <w:rPr>
                <w:b/>
                <w:sz w:val="18"/>
              </w:rPr>
              <w:t>Cena</w:t>
            </w:r>
            <w:r>
              <w:rPr>
                <w:b/>
                <w:sz w:val="18"/>
              </w:rPr>
              <w:t xml:space="preserve"> brutto</w:t>
            </w:r>
          </w:p>
          <w:p w14:paraId="21A8F05B" w14:textId="77777777" w:rsidR="006C5E88" w:rsidRPr="0056648C" w:rsidRDefault="006C5E88" w:rsidP="00DB2FE8">
            <w:pPr>
              <w:pStyle w:val="Bezodstpw"/>
              <w:jc w:val="center"/>
              <w:rPr>
                <w:b/>
                <w:sz w:val="18"/>
              </w:rPr>
            </w:pPr>
            <w:r w:rsidRPr="0056648C">
              <w:rPr>
                <w:b/>
                <w:sz w:val="18"/>
              </w:rPr>
              <w:t>[zł]</w:t>
            </w:r>
          </w:p>
        </w:tc>
      </w:tr>
      <w:tr w:rsidR="006C5E88" w:rsidRPr="0056648C" w14:paraId="21AFB0C3" w14:textId="77777777" w:rsidTr="00DB2FE8">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1727DAF5" w14:textId="77777777" w:rsidR="006C5E88" w:rsidRPr="0056648C" w:rsidRDefault="006C5E88" w:rsidP="00DB2FE8">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6F079DD3" w14:textId="77777777" w:rsidR="006C5E88" w:rsidRPr="0056648C" w:rsidRDefault="006C5E88" w:rsidP="00DB2FE8">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23EAA08" w14:textId="77777777" w:rsidR="006C5E88" w:rsidRPr="0056648C" w:rsidRDefault="006C5E88" w:rsidP="00DB2FE8">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090DAA7C" w14:textId="77777777" w:rsidR="006C5E88" w:rsidRPr="0056648C" w:rsidRDefault="006C5E88" w:rsidP="00DB2FE8">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C5205A6" w14:textId="77777777" w:rsidR="006C5E88" w:rsidRPr="0056648C" w:rsidRDefault="006C5E88" w:rsidP="00DB2FE8">
            <w:pPr>
              <w:spacing w:before="100" w:beforeAutospacing="1" w:after="100" w:afterAutospacing="1"/>
              <w:rPr>
                <w:rFonts w:cstheme="minorHAnsi"/>
                <w:b/>
              </w:rPr>
            </w:pPr>
          </w:p>
        </w:tc>
      </w:tr>
      <w:tr w:rsidR="006C5E88" w:rsidRPr="0056648C" w14:paraId="005B7F0C" w14:textId="77777777" w:rsidTr="00DB2FE8">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6C1CDB44" w14:textId="77777777" w:rsidR="006C5E88" w:rsidRPr="0056648C" w:rsidRDefault="006C5E88" w:rsidP="00DB2FE8">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2A14A2E9" w14:textId="77777777" w:rsidR="006C5E88" w:rsidRPr="0056648C" w:rsidRDefault="006C5E88" w:rsidP="00DB2FE8">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74BA8B00" w14:textId="77777777" w:rsidR="006C5E88" w:rsidRPr="0056648C" w:rsidRDefault="006C5E88" w:rsidP="00DB2FE8">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33736E58" w14:textId="77777777" w:rsidR="006C5E88" w:rsidRPr="0056648C" w:rsidRDefault="006C5E88" w:rsidP="00DB2FE8">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E5CFCCF" w14:textId="77777777" w:rsidR="006C5E88" w:rsidRPr="0056648C" w:rsidRDefault="006C5E88" w:rsidP="00DB2FE8">
            <w:pPr>
              <w:spacing w:before="100" w:beforeAutospacing="1" w:after="100" w:afterAutospacing="1"/>
              <w:rPr>
                <w:rFonts w:cstheme="minorHAnsi"/>
                <w:b/>
              </w:rPr>
            </w:pPr>
          </w:p>
        </w:tc>
      </w:tr>
      <w:tr w:rsidR="006C5E88" w:rsidRPr="0056648C" w14:paraId="7897B247" w14:textId="77777777" w:rsidTr="00DB2FE8">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25ADEC" w14:textId="77777777" w:rsidR="006C5E88" w:rsidRPr="0056648C" w:rsidRDefault="006C5E88" w:rsidP="00DB2FE8">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2D8E2A47" w14:textId="77777777" w:rsidR="006C5E88" w:rsidRPr="0056648C" w:rsidRDefault="006C5E88" w:rsidP="00DB2FE8">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41F8AB1A" w14:textId="77777777" w:rsidR="006C5E88" w:rsidRPr="0056648C" w:rsidRDefault="006C5E88" w:rsidP="00DB2FE8">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BC8DEF5" w14:textId="77777777" w:rsidR="006C5E88" w:rsidRPr="0056648C" w:rsidRDefault="006C5E88" w:rsidP="00DB2FE8">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641E4707" w14:textId="77777777" w:rsidR="006C5E88" w:rsidRPr="0056648C" w:rsidRDefault="006C5E88" w:rsidP="00DB2FE8">
            <w:pPr>
              <w:spacing w:before="100" w:beforeAutospacing="1" w:after="100" w:afterAutospacing="1"/>
              <w:rPr>
                <w:rFonts w:cstheme="minorHAnsi"/>
                <w:b/>
              </w:rPr>
            </w:pPr>
          </w:p>
        </w:tc>
      </w:tr>
    </w:tbl>
    <w:p w14:paraId="6E9F4CB8" w14:textId="77777777" w:rsidR="006C5E88" w:rsidRPr="00543E6F" w:rsidRDefault="006C5E88" w:rsidP="006C5E88">
      <w:pPr>
        <w:pStyle w:val="Bezodstpw"/>
        <w:rPr>
          <w:rFonts w:cstheme="minorHAnsi"/>
          <w:b/>
          <w:sz w:val="20"/>
          <w:szCs w:val="20"/>
          <w:u w:val="single"/>
        </w:rPr>
      </w:pPr>
      <w:r w:rsidRPr="00543E6F">
        <w:rPr>
          <w:rFonts w:cstheme="minorHAnsi"/>
          <w:b/>
          <w:sz w:val="20"/>
          <w:szCs w:val="20"/>
          <w:u w:val="single"/>
        </w:rPr>
        <w:t>UWAGA!</w:t>
      </w:r>
    </w:p>
    <w:p w14:paraId="704F23A8" w14:textId="77777777" w:rsidR="006C5E88" w:rsidRPr="00346F92" w:rsidRDefault="006C5E88" w:rsidP="006C5E88">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077B2539" w14:textId="77777777" w:rsidR="00E035CE" w:rsidRPr="00E035CE" w:rsidRDefault="00E035CE" w:rsidP="00E035CE">
      <w:pPr>
        <w:pStyle w:val="Bezodstpw"/>
        <w:rPr>
          <w:rFonts w:cstheme="minorHAnsi"/>
          <w:sz w:val="20"/>
          <w:szCs w:val="20"/>
          <w:u w:val="single"/>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EB0214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lastRenderedPageBreak/>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501AAD5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6C5E88"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6C5E88"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14406AA5"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r w:rsidRPr="00A27407">
        <w:rPr>
          <w:rFonts w:cstheme="minorHAnsi"/>
          <w:iCs/>
          <w:szCs w:val="18"/>
        </w:rPr>
        <w:t>[dotyczy</w:t>
      </w:r>
      <w:r w:rsidRPr="00257745">
        <w:rPr>
          <w:rFonts w:cstheme="minorHAnsi"/>
          <w:iCs/>
          <w:szCs w:val="18"/>
        </w:rPr>
        <w:t xml:space="preserve">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61865328"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BF6B3C7" w14:textId="4C0709C4" w:rsidR="00901C56" w:rsidRPr="00901C56" w:rsidRDefault="00901C56" w:rsidP="00901C56">
      <w:pPr>
        <w:pStyle w:val="Akapitzlist"/>
        <w:numPr>
          <w:ilvl w:val="3"/>
          <w:numId w:val="30"/>
        </w:numPr>
        <w:spacing w:before="120" w:after="0"/>
        <w:ind w:left="426" w:hanging="426"/>
        <w:jc w:val="both"/>
        <w:rPr>
          <w:rFonts w:cstheme="minorHAnsi"/>
          <w:szCs w:val="18"/>
          <w:lang w:eastAsia="pl-PL"/>
        </w:rPr>
      </w:pPr>
      <w:bookmarkStart w:id="6" w:name="_Hlk214886505"/>
      <w:r w:rsidRPr="00C37AB0">
        <w:rPr>
          <w:rFonts w:cstheme="minorHAnsi"/>
          <w:szCs w:val="18"/>
          <w:lang w:eastAsia="pl-PL"/>
        </w:rPr>
        <w:t>Wadium o wartości …………………</w:t>
      </w:r>
      <w:r>
        <w:rPr>
          <w:rFonts w:cstheme="minorHAnsi"/>
          <w:szCs w:val="18"/>
          <w:lang w:eastAsia="pl-PL"/>
        </w:rPr>
        <w:t>…</w:t>
      </w:r>
      <w:r w:rsidRPr="00C37AB0">
        <w:rPr>
          <w:rFonts w:cstheme="minorHAnsi"/>
          <w:szCs w:val="18"/>
          <w:lang w:eastAsia="pl-PL"/>
        </w:rPr>
        <w:t xml:space="preserve"> zł zostało wniesione w formie …............................</w:t>
      </w:r>
      <w:bookmarkEnd w:id="6"/>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84B3A90"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901C56">
        <w:rPr>
          <w:rFonts w:cstheme="minorHAnsi"/>
          <w:szCs w:val="18"/>
          <w:lang w:eastAsia="pl-PL"/>
        </w:rPr>
        <w:t>4</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3826CEAF"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901C56">
        <w:rPr>
          <w:rFonts w:cstheme="minorHAnsi"/>
          <w:szCs w:val="18"/>
        </w:rPr>
        <w:t>4</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lastRenderedPageBreak/>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4321E2D" w14:textId="41F5046C" w:rsidR="00B67D39" w:rsidRPr="00B458F9" w:rsidRDefault="00B67D39" w:rsidP="00B458F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r w:rsidR="00B458F9">
        <w:rPr>
          <w:rFonts w:cstheme="minorHAnsi"/>
          <w:szCs w:val="18"/>
          <w:lang w:eastAsia="pl-PL"/>
        </w:rPr>
        <w:t xml:space="preserve"> </w:t>
      </w:r>
      <w:hyperlink r:id="rId11" w:history="1">
        <w:r w:rsidR="00944D8B" w:rsidRPr="00DD6F37">
          <w:rPr>
            <w:rStyle w:val="Hipercze"/>
            <w:rFonts w:cstheme="minorHAnsi"/>
            <w:sz w:val="18"/>
            <w:szCs w:val="18"/>
          </w:rPr>
          <w:t>https://pgedystrybucja.pl/przetargi</w:t>
        </w:r>
      </w:hyperlink>
      <w:r w:rsidRPr="00B458F9">
        <w:rPr>
          <w:rFonts w:cstheme="minorHAnsi"/>
          <w:i/>
          <w:szCs w:val="18"/>
          <w:lang w:eastAsia="pl-PL"/>
        </w:rPr>
        <w:t>;</w:t>
      </w:r>
    </w:p>
    <w:p w14:paraId="58783B24" w14:textId="07300113" w:rsidR="00B67D39" w:rsidRPr="00B458F9" w:rsidRDefault="00CF1059" w:rsidP="00B458F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r w:rsidR="00B458F9">
        <w:rPr>
          <w:rFonts w:cstheme="minorHAnsi"/>
          <w:szCs w:val="18"/>
          <w:lang w:eastAsia="pl-PL"/>
        </w:rPr>
        <w:t xml:space="preserve"> </w:t>
      </w:r>
      <w:hyperlink r:id="rId12" w:history="1">
        <w:r w:rsidR="00B458F9" w:rsidRPr="00DD6F37">
          <w:rPr>
            <w:rStyle w:val="Hipercze"/>
            <w:rFonts w:cstheme="minorHAnsi"/>
            <w:sz w:val="18"/>
            <w:szCs w:val="18"/>
          </w:rPr>
          <w:t>https://pgedystrybucja.pl/przetargi</w:t>
        </w:r>
      </w:hyperlink>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F146800" w14:textId="0D1C92BE"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6A260ABF" w14:textId="7CE5C13A" w:rsidR="00A62B4C" w:rsidRDefault="00381365" w:rsidP="002B6A08">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B9D6534" w:rsidR="00347E8D" w:rsidRDefault="00347E8D">
        <w:pPr>
          <w:pStyle w:val="Stopka"/>
          <w:jc w:val="right"/>
        </w:pPr>
        <w:r>
          <w:fldChar w:fldCharType="begin"/>
        </w:r>
        <w:r>
          <w:instrText>PAGE   \* MERGEFORMAT</w:instrText>
        </w:r>
        <w:r>
          <w:fldChar w:fldCharType="separate"/>
        </w:r>
        <w:r w:rsidR="00142F3F">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6DE05155" w14:textId="77777777" w:rsidR="00420145" w:rsidRPr="00420145" w:rsidRDefault="00420145" w:rsidP="00420145">
          <w:pPr>
            <w:suppressAutoHyphens/>
            <w:ind w:right="187"/>
            <w:rPr>
              <w:rFonts w:asciiTheme="majorHAnsi" w:hAnsiTheme="majorHAnsi"/>
              <w:color w:val="000000" w:themeColor="text1"/>
              <w:sz w:val="14"/>
              <w:szCs w:val="18"/>
            </w:rPr>
          </w:pPr>
          <w:r>
            <w:rPr>
              <w:noProof/>
            </w:rPr>
            <mc:AlternateContent>
              <mc:Choice Requires="wps">
                <w:drawing>
                  <wp:anchor distT="0" distB="0" distL="114300" distR="114300" simplePos="0" relativeHeight="251667456" behindDoc="0" locked="0" layoutInCell="0" allowOverlap="1" wp14:anchorId="119DCD96" wp14:editId="271F5DF4">
                    <wp:simplePos x="0" y="0"/>
                    <wp:positionH relativeFrom="page">
                      <wp:posOffset>-1242695</wp:posOffset>
                    </wp:positionH>
                    <wp:positionV relativeFrom="page">
                      <wp:posOffset>100330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97.85pt;margin-top:7.9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r w:rsidRPr="00420145">
            <w:rPr>
              <w:rFonts w:asciiTheme="majorHAnsi" w:hAnsiTheme="majorHAnsi"/>
              <w:color w:val="000000" w:themeColor="text1"/>
              <w:sz w:val="14"/>
              <w:szCs w:val="18"/>
            </w:rPr>
            <w:t>Specyfikacja Warunków Zamówienia (SWZ)</w:t>
          </w:r>
        </w:p>
        <w:p w14:paraId="045985F7" w14:textId="735CCD48" w:rsidR="00420145" w:rsidRPr="006B2C28" w:rsidRDefault="00420145" w:rsidP="00420145">
          <w:pPr>
            <w:suppressAutoHyphens/>
            <w:ind w:right="187"/>
            <w:rPr>
              <w:rFonts w:asciiTheme="majorHAnsi" w:hAnsiTheme="majorHAnsi"/>
              <w:color w:val="000000" w:themeColor="text1"/>
              <w:sz w:val="14"/>
              <w:szCs w:val="18"/>
            </w:rPr>
          </w:pPr>
          <w:r w:rsidRPr="00420145">
            <w:rPr>
              <w:rFonts w:asciiTheme="majorHAnsi" w:hAnsiTheme="majorHAnsi"/>
              <w:color w:val="000000" w:themeColor="text1"/>
              <w:sz w:val="14"/>
              <w:szCs w:val="18"/>
            </w:rPr>
            <w:t>POST/DYS/OB/GZ/0</w:t>
          </w:r>
          <w:r w:rsidR="006C5E88">
            <w:rPr>
              <w:rFonts w:asciiTheme="majorHAnsi" w:hAnsiTheme="majorHAnsi"/>
              <w:color w:val="000000" w:themeColor="text1"/>
              <w:sz w:val="14"/>
              <w:szCs w:val="18"/>
            </w:rPr>
            <w:t>1536</w:t>
          </w:r>
          <w:r w:rsidRPr="00420145">
            <w:rPr>
              <w:rFonts w:asciiTheme="majorHAnsi" w:hAnsiTheme="majorHAnsi"/>
              <w:color w:val="000000" w:themeColor="text1"/>
              <w:sz w:val="14"/>
              <w:szCs w:val="18"/>
            </w:rPr>
            <w:t>/2026</w:t>
          </w:r>
        </w:p>
        <w:p w14:paraId="5205B493" w14:textId="79641BA6"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887338E"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8562428">
    <w:abstractNumId w:val="18"/>
  </w:num>
  <w:num w:numId="2" w16cid:durableId="174923474">
    <w:abstractNumId w:val="7"/>
  </w:num>
  <w:num w:numId="3" w16cid:durableId="1265963413">
    <w:abstractNumId w:val="13"/>
  </w:num>
  <w:num w:numId="4" w16cid:durableId="1719740750">
    <w:abstractNumId w:val="20"/>
  </w:num>
  <w:num w:numId="5" w16cid:durableId="1891530243">
    <w:abstractNumId w:val="18"/>
  </w:num>
  <w:num w:numId="6" w16cid:durableId="656149372">
    <w:abstractNumId w:val="18"/>
  </w:num>
  <w:num w:numId="7" w16cid:durableId="513035910">
    <w:abstractNumId w:val="3"/>
  </w:num>
  <w:num w:numId="8" w16cid:durableId="2138982438">
    <w:abstractNumId w:val="27"/>
  </w:num>
  <w:num w:numId="9" w16cid:durableId="1683975981">
    <w:abstractNumId w:val="17"/>
  </w:num>
  <w:num w:numId="10" w16cid:durableId="1548950409">
    <w:abstractNumId w:val="4"/>
  </w:num>
  <w:num w:numId="11" w16cid:durableId="1972595099">
    <w:abstractNumId w:val="14"/>
  </w:num>
  <w:num w:numId="12" w16cid:durableId="4745670">
    <w:abstractNumId w:val="12"/>
  </w:num>
  <w:num w:numId="13" w16cid:durableId="188614404">
    <w:abstractNumId w:val="26"/>
  </w:num>
  <w:num w:numId="14" w16cid:durableId="707026559">
    <w:abstractNumId w:val="22"/>
  </w:num>
  <w:num w:numId="15" w16cid:durableId="262343185">
    <w:abstractNumId w:val="16"/>
  </w:num>
  <w:num w:numId="16" w16cid:durableId="1553813426">
    <w:abstractNumId w:val="9"/>
  </w:num>
  <w:num w:numId="17" w16cid:durableId="1719165499">
    <w:abstractNumId w:val="5"/>
  </w:num>
  <w:num w:numId="18" w16cid:durableId="7448439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3914485">
    <w:abstractNumId w:val="0"/>
  </w:num>
  <w:num w:numId="20" w16cid:durableId="2135900666">
    <w:abstractNumId w:val="28"/>
  </w:num>
  <w:num w:numId="21" w16cid:durableId="1444157524">
    <w:abstractNumId w:val="1"/>
  </w:num>
  <w:num w:numId="22" w16cid:durableId="1795950377">
    <w:abstractNumId w:val="15"/>
  </w:num>
  <w:num w:numId="23" w16cid:durableId="1410469972">
    <w:abstractNumId w:val="10"/>
  </w:num>
  <w:num w:numId="24" w16cid:durableId="865681579">
    <w:abstractNumId w:val="21"/>
  </w:num>
  <w:num w:numId="25" w16cid:durableId="1607301099">
    <w:abstractNumId w:val="25"/>
  </w:num>
  <w:num w:numId="26" w16cid:durableId="1106660913">
    <w:abstractNumId w:val="2"/>
  </w:num>
  <w:num w:numId="27" w16cid:durableId="618952210">
    <w:abstractNumId w:val="24"/>
  </w:num>
  <w:num w:numId="28" w16cid:durableId="1285162151">
    <w:abstractNumId w:val="23"/>
  </w:num>
  <w:num w:numId="29" w16cid:durableId="14234502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6512260">
    <w:abstractNumId w:val="19"/>
  </w:num>
  <w:num w:numId="31" w16cid:durableId="157027051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3BD6"/>
    <w:rsid w:val="00094799"/>
    <w:rsid w:val="00094EB9"/>
    <w:rsid w:val="00096510"/>
    <w:rsid w:val="000974B1"/>
    <w:rsid w:val="000B0DBD"/>
    <w:rsid w:val="000C47A9"/>
    <w:rsid w:val="000C679C"/>
    <w:rsid w:val="000D42BE"/>
    <w:rsid w:val="000D5886"/>
    <w:rsid w:val="000D7231"/>
    <w:rsid w:val="000E1564"/>
    <w:rsid w:val="00101BCF"/>
    <w:rsid w:val="001112C2"/>
    <w:rsid w:val="00124536"/>
    <w:rsid w:val="00125A7F"/>
    <w:rsid w:val="00126CEA"/>
    <w:rsid w:val="00132B64"/>
    <w:rsid w:val="00136B64"/>
    <w:rsid w:val="0014036E"/>
    <w:rsid w:val="00142F3F"/>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4CE8"/>
    <w:rsid w:val="002067F1"/>
    <w:rsid w:val="00224257"/>
    <w:rsid w:val="0024291C"/>
    <w:rsid w:val="00257745"/>
    <w:rsid w:val="00257F22"/>
    <w:rsid w:val="00264A06"/>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47E8D"/>
    <w:rsid w:val="00362C4E"/>
    <w:rsid w:val="00366FFB"/>
    <w:rsid w:val="00371A75"/>
    <w:rsid w:val="00375780"/>
    <w:rsid w:val="00381365"/>
    <w:rsid w:val="0038432A"/>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0145"/>
    <w:rsid w:val="004257E0"/>
    <w:rsid w:val="00434B2B"/>
    <w:rsid w:val="004367FB"/>
    <w:rsid w:val="00436F85"/>
    <w:rsid w:val="00443933"/>
    <w:rsid w:val="0044629B"/>
    <w:rsid w:val="00446871"/>
    <w:rsid w:val="00446E2F"/>
    <w:rsid w:val="00466493"/>
    <w:rsid w:val="00473D75"/>
    <w:rsid w:val="0047759A"/>
    <w:rsid w:val="00485A0C"/>
    <w:rsid w:val="004925D9"/>
    <w:rsid w:val="00492AEE"/>
    <w:rsid w:val="00496273"/>
    <w:rsid w:val="004A723C"/>
    <w:rsid w:val="004B29F9"/>
    <w:rsid w:val="004C2303"/>
    <w:rsid w:val="004D154B"/>
    <w:rsid w:val="004D2A45"/>
    <w:rsid w:val="004D63D5"/>
    <w:rsid w:val="004E1AB0"/>
    <w:rsid w:val="004E7573"/>
    <w:rsid w:val="004F0C4A"/>
    <w:rsid w:val="004F20AD"/>
    <w:rsid w:val="004F6B10"/>
    <w:rsid w:val="00520308"/>
    <w:rsid w:val="00526926"/>
    <w:rsid w:val="00535E9B"/>
    <w:rsid w:val="005453F1"/>
    <w:rsid w:val="0055066E"/>
    <w:rsid w:val="00551FB7"/>
    <w:rsid w:val="005563FF"/>
    <w:rsid w:val="00562090"/>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5E88"/>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1C56"/>
    <w:rsid w:val="0090379D"/>
    <w:rsid w:val="00910E6D"/>
    <w:rsid w:val="00911FA5"/>
    <w:rsid w:val="00935B17"/>
    <w:rsid w:val="00936AC2"/>
    <w:rsid w:val="00944154"/>
    <w:rsid w:val="00944BEA"/>
    <w:rsid w:val="00944D8B"/>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7466"/>
    <w:rsid w:val="00A148D6"/>
    <w:rsid w:val="00A21DAA"/>
    <w:rsid w:val="00A27407"/>
    <w:rsid w:val="00A370AB"/>
    <w:rsid w:val="00A43299"/>
    <w:rsid w:val="00A467CA"/>
    <w:rsid w:val="00A57E04"/>
    <w:rsid w:val="00A6049B"/>
    <w:rsid w:val="00A62B4C"/>
    <w:rsid w:val="00A730B9"/>
    <w:rsid w:val="00A7626A"/>
    <w:rsid w:val="00A809BD"/>
    <w:rsid w:val="00A81CFB"/>
    <w:rsid w:val="00A85D6F"/>
    <w:rsid w:val="00A86830"/>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07F13"/>
    <w:rsid w:val="00B10201"/>
    <w:rsid w:val="00B10A71"/>
    <w:rsid w:val="00B17A2B"/>
    <w:rsid w:val="00B260E3"/>
    <w:rsid w:val="00B3053E"/>
    <w:rsid w:val="00B31C09"/>
    <w:rsid w:val="00B379DE"/>
    <w:rsid w:val="00B422BD"/>
    <w:rsid w:val="00B44488"/>
    <w:rsid w:val="00B458F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6DC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36D68"/>
    <w:rsid w:val="00D516C1"/>
    <w:rsid w:val="00D6344F"/>
    <w:rsid w:val="00D63D97"/>
    <w:rsid w:val="00D80E4A"/>
    <w:rsid w:val="00D9793B"/>
    <w:rsid w:val="00DA2718"/>
    <w:rsid w:val="00DA64DB"/>
    <w:rsid w:val="00DB1E5E"/>
    <w:rsid w:val="00DB3B99"/>
    <w:rsid w:val="00DB4140"/>
    <w:rsid w:val="00DC76F0"/>
    <w:rsid w:val="00DC7E48"/>
    <w:rsid w:val="00DD06C0"/>
    <w:rsid w:val="00DE1789"/>
    <w:rsid w:val="00DE2A42"/>
    <w:rsid w:val="00DE3208"/>
    <w:rsid w:val="00DE419B"/>
    <w:rsid w:val="00DE5745"/>
    <w:rsid w:val="00DF2ED5"/>
    <w:rsid w:val="00E035CE"/>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EE640E"/>
    <w:rsid w:val="00F01E75"/>
    <w:rsid w:val="00F16F5F"/>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181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 w:type="character" w:styleId="Nierozpoznanawzmianka">
    <w:name w:val="Unresolved Mention"/>
    <w:basedOn w:val="Domylnaczcionkaakapitu"/>
    <w:uiPriority w:val="99"/>
    <w:semiHidden/>
    <w:unhideWhenUsed/>
    <w:rsid w:val="00204C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318265132">
      <w:bodyDiv w:val="1"/>
      <w:marLeft w:val="0"/>
      <w:marRight w:val="0"/>
      <w:marTop w:val="0"/>
      <w:marBottom w:val="0"/>
      <w:divBdr>
        <w:top w:val="none" w:sz="0" w:space="0" w:color="auto"/>
        <w:left w:val="none" w:sz="0" w:space="0" w:color="auto"/>
        <w:bottom w:val="none" w:sz="0" w:space="0" w:color="auto"/>
        <w:right w:val="none" w:sz="0" w:space="0" w:color="auto"/>
      </w:divBdr>
    </w:div>
    <w:div w:id="1525482210">
      <w:bodyDiv w:val="1"/>
      <w:marLeft w:val="0"/>
      <w:marRight w:val="0"/>
      <w:marTop w:val="0"/>
      <w:marBottom w:val="0"/>
      <w:divBdr>
        <w:top w:val="none" w:sz="0" w:space="0" w:color="auto"/>
        <w:left w:val="none" w:sz="0" w:space="0" w:color="auto"/>
        <w:bottom w:val="none" w:sz="0" w:space="0" w:color="auto"/>
        <w:right w:val="none" w:sz="0" w:space="0" w:color="auto"/>
      </w:divBdr>
    </w:div>
    <w:div w:id="1551528128">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1536 - Załącznik nr 3 do SWZ - FO.docx</dmsv2BaseFileName>
    <dmsv2BaseDisplayName xmlns="http://schemas.microsoft.com/sharepoint/v3">1536 - Załącznik nr 3 do SWZ - FO</dmsv2BaseDisplayName>
    <dmsv2SWPP2ObjectNumber xmlns="http://schemas.microsoft.com/sharepoint/v3">POST/DYS/OB/GZ/01536/2026                         </dmsv2SWPP2ObjectNumber>
    <dmsv2SWPP2SumMD5 xmlns="http://schemas.microsoft.com/sharepoint/v3">34c1e252399c1f90d247dec74cbec6c2</dmsv2SWPP2SumMD5>
    <dmsv2BaseMoved xmlns="http://schemas.microsoft.com/sharepoint/v3">false</dmsv2BaseMoved>
    <dmsv2BaseIsSensitive xmlns="http://schemas.microsoft.com/sharepoint/v3">true</dmsv2BaseIsSensitive>
    <dmsv2SWPP2IDSWPP2 xmlns="http://schemas.microsoft.com/sharepoint/v3">714886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25029372</dmsv2BaseClientSystemDocumentID>
    <dmsv2BaseModifiedByID xmlns="http://schemas.microsoft.com/sharepoint/v3">11500344</dmsv2BaseModifiedByID>
    <dmsv2BaseCreatedByID xmlns="http://schemas.microsoft.com/sharepoint/v3">11500344</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FJ3FSM7XJ42E-1195302456-7784</_dlc_DocId>
    <_dlc_DocIdUrl xmlns="a19cb1c7-c5c7-46d4-85ae-d83685407bba">
      <Url>https://swpp2.dms.gkpge.pl/sites/43/_layouts/15/DocIdRedir.aspx?ID=FJ3FSM7XJ42E-1195302456-7784</Url>
      <Description>FJ3FSM7XJ42E-1195302456-7784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CC122A2C-3CF2-423F-A1C4-4A36CCEC52E0}"/>
</file>

<file path=customXml/itemProps3.xml><?xml version="1.0" encoding="utf-8"?>
<ds:datastoreItem xmlns:ds="http://schemas.openxmlformats.org/officeDocument/2006/customXml" ds:itemID="{3EC1DA27-6FE7-41B4-84D7-805A6D25E33C}">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C2217B3C-F5BC-466B-9B84-32D9033CB96D}"/>
</file>

<file path=docProps/app.xml><?xml version="1.0" encoding="utf-8"?>
<Properties xmlns="http://schemas.openxmlformats.org/officeDocument/2006/extended-properties" xmlns:vt="http://schemas.openxmlformats.org/officeDocument/2006/docPropsVTypes">
  <Template>PGE word swz test</Template>
  <TotalTime>65</TotalTime>
  <Pages>6</Pages>
  <Words>1875</Words>
  <Characters>11254</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Niemyjska Karolina [PGE Dystr. O.Białystok]</cp:lastModifiedBy>
  <cp:revision>14</cp:revision>
  <cp:lastPrinted>2024-07-15T11:21:00Z</cp:lastPrinted>
  <dcterms:created xsi:type="dcterms:W3CDTF">2025-09-29T05:28:00Z</dcterms:created>
  <dcterms:modified xsi:type="dcterms:W3CDTF">2026-04-23T11:44:00Z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f71de412-647e-4e34-bf56-629a2b40c4ec</vt:lpwstr>
  </property>
</Properties>
</file>